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1721"/>
        <w:gridCol w:w="9601"/>
      </w:tblGrid>
      <w:tr w:rsidR="00BD6CF7" w:rsidRPr="000155DC">
        <w:tc>
          <w:tcPr>
            <w:tcW w:w="1101" w:type="dxa"/>
            <w:vAlign w:val="center"/>
          </w:tcPr>
          <w:p w:rsidR="00BD6CF7" w:rsidRPr="00114305" w:rsidRDefault="00BD6CF7" w:rsidP="00903D11">
            <w:pPr>
              <w:rPr>
                <w:rFonts w:ascii="Open Sans" w:hAnsi="Open Sans" w:cs="Open Sans"/>
                <w:color w:val="auto"/>
                <w:lang/>
              </w:rPr>
            </w:pPr>
            <w:r w:rsidRPr="001E6470">
              <w:rPr>
                <w:rFonts w:ascii="Open Sans" w:hAnsi="Open Sans" w:cs="Open Sans"/>
                <w:noProof/>
                <w:color w:val="auto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style="width:75pt;height:75pt;visibility:visible">
                  <v:imagedata r:id="rId5" o:title=""/>
                </v:shape>
              </w:pict>
            </w:r>
          </w:p>
        </w:tc>
        <w:tc>
          <w:tcPr>
            <w:tcW w:w="10221" w:type="dxa"/>
            <w:vAlign w:val="center"/>
          </w:tcPr>
          <w:p w:rsidR="00BD6CF7" w:rsidRPr="00114305" w:rsidRDefault="00BD6CF7" w:rsidP="000D73B4">
            <w:pPr>
              <w:jc w:val="right"/>
              <w:rPr>
                <w:rFonts w:ascii="Open Sans" w:hAnsi="Open Sans" w:cs="Open Sans"/>
                <w:color w:val="auto"/>
                <w:lang/>
              </w:rPr>
            </w:pPr>
            <w:r w:rsidRPr="00114305">
              <w:rPr>
                <w:rFonts w:ascii="Open Sans" w:hAnsi="Open Sans" w:cs="Open Sans"/>
                <w:color w:val="auto"/>
                <w:lang/>
              </w:rPr>
              <w:t>Ознака обрасца: ТТН-1</w:t>
            </w:r>
          </w:p>
          <w:p w:rsidR="00BD6CF7" w:rsidRPr="000155DC" w:rsidRDefault="00BD6CF7" w:rsidP="00903D1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BD6CF7" w:rsidRPr="00114305" w:rsidRDefault="00BD6CF7" w:rsidP="00224F53">
            <w:pPr>
              <w:jc w:val="center"/>
              <w:rPr>
                <w:rFonts w:ascii="Open Sans" w:hAnsi="Open Sans" w:cs="Open Sans"/>
                <w:color w:val="auto"/>
                <w:sz w:val="32"/>
                <w:szCs w:val="32"/>
                <w:lang w:val="ru-RU"/>
              </w:rPr>
            </w:pPr>
            <w:r w:rsidRPr="00114305">
              <w:rPr>
                <w:rFonts w:ascii="Open Sans" w:hAnsi="Open Sans" w:cs="Open Sans"/>
                <w:color w:val="auto"/>
                <w:sz w:val="32"/>
                <w:szCs w:val="32"/>
                <w:lang w:val="ru-RU"/>
              </w:rPr>
              <w:t>О Б Р А З А Ц</w:t>
            </w:r>
          </w:p>
          <w:p w:rsidR="00BD6CF7" w:rsidRPr="00114305" w:rsidRDefault="00BD6CF7" w:rsidP="00224F53">
            <w:pPr>
              <w:jc w:val="center"/>
              <w:rPr>
                <w:rFonts w:ascii="Open Sans" w:hAnsi="Open Sans" w:cs="Open Sans"/>
                <w:color w:val="auto"/>
                <w:lang/>
              </w:rPr>
            </w:pPr>
            <w:r w:rsidRPr="00114305">
              <w:rPr>
                <w:rFonts w:ascii="Open Sans" w:hAnsi="Open Sans" w:cs="Open Sans"/>
                <w:color w:val="auto"/>
                <w:lang/>
              </w:rPr>
              <w:t xml:space="preserve">задоказивање </w:t>
            </w:r>
            <w:r w:rsidRPr="000155DC">
              <w:rPr>
                <w:rFonts w:ascii="Open Sans" w:hAnsi="Open Sans" w:cs="Open Sans"/>
                <w:color w:val="auto"/>
                <w:lang w:val="ru-RU"/>
              </w:rPr>
              <w:t>испуњ</w:t>
            </w:r>
            <w:r w:rsidRPr="00114305">
              <w:rPr>
                <w:rFonts w:ascii="Open Sans" w:hAnsi="Open Sans" w:cs="Open Sans"/>
                <w:color w:val="auto"/>
                <w:lang/>
              </w:rPr>
              <w:t>ености</w:t>
            </w:r>
            <w:r w:rsidRPr="000155DC">
              <w:rPr>
                <w:rFonts w:ascii="Open Sans" w:hAnsi="Open Sans" w:cs="Open Sans"/>
                <w:color w:val="auto"/>
                <w:lang w:val="ru-RU"/>
              </w:rPr>
              <w:t>условаза</w:t>
            </w:r>
            <w:r w:rsidRPr="00114305">
              <w:rPr>
                <w:rFonts w:ascii="Open Sans" w:hAnsi="Open Sans" w:cs="Open Sans"/>
                <w:color w:val="auto"/>
                <w:lang/>
              </w:rPr>
              <w:t>продужење радног односа наставнику који је испунио услове за пензију</w:t>
            </w:r>
          </w:p>
        </w:tc>
      </w:tr>
    </w:tbl>
    <w:p w:rsidR="00BD6CF7" w:rsidRPr="00114305" w:rsidRDefault="00BD6CF7" w:rsidP="00EF3B42">
      <w:pPr>
        <w:rPr>
          <w:rFonts w:ascii="Open Sans" w:hAnsi="Open Sans" w:cs="Open Sans"/>
          <w:color w:val="auto"/>
          <w:lang/>
        </w:rPr>
      </w:pPr>
    </w:p>
    <w:p w:rsidR="00BD6CF7" w:rsidRPr="000155DC" w:rsidRDefault="00BD6CF7" w:rsidP="00E40C3D">
      <w:pPr>
        <w:rPr>
          <w:rFonts w:ascii="Open Sans" w:hAnsi="Open Sans" w:cs="Open Sans"/>
          <w:color w:val="auto"/>
          <w:lang w:val="ru-RU"/>
        </w:rPr>
      </w:pPr>
      <w:r w:rsidRPr="00114305">
        <w:rPr>
          <w:rFonts w:ascii="Open Sans" w:hAnsi="Open Sans" w:cs="Open Sans"/>
          <w:b/>
          <w:bCs/>
          <w:color w:val="auto"/>
          <w:lang/>
        </w:rPr>
        <w:t>Научна о</w:t>
      </w:r>
      <w:r w:rsidRPr="000155DC">
        <w:rPr>
          <w:rFonts w:ascii="Open Sans" w:hAnsi="Open Sans" w:cs="Open Sans"/>
          <w:b/>
          <w:bCs/>
          <w:color w:val="auto"/>
          <w:lang w:val="ru-RU"/>
        </w:rPr>
        <w:t>бласт:</w:t>
      </w:r>
      <w:r w:rsidRPr="00114305">
        <w:rPr>
          <w:rFonts w:ascii="Open Sans" w:hAnsi="Open Sans" w:cs="Open Sans"/>
          <w:color w:val="auto"/>
          <w:lang/>
        </w:rPr>
        <w:t>Инжењерство заштиту животне средине и заштите на раду</w:t>
      </w:r>
      <w:r w:rsidRPr="000155DC">
        <w:rPr>
          <w:rFonts w:ascii="Open Sans" w:hAnsi="Open Sans" w:cs="Open Sans"/>
          <w:color w:val="auto"/>
          <w:lang w:val="ru-RU"/>
        </w:rPr>
        <w:br/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166"/>
      </w:tblGrid>
      <w:tr w:rsidR="00BD6CF7" w:rsidRPr="00114305">
        <w:trPr>
          <w:tblCellSpacing w:w="15" w:type="dxa"/>
        </w:trPr>
        <w:tc>
          <w:tcPr>
            <w:tcW w:w="0" w:type="auto"/>
            <w:vAlign w:val="center"/>
          </w:tcPr>
          <w:p w:rsidR="00BD6CF7" w:rsidRPr="00114305" w:rsidRDefault="00BD6CF7" w:rsidP="00EF3B42">
            <w:pPr>
              <w:rPr>
                <w:rFonts w:ascii="Open Sans" w:hAnsi="Open Sans" w:cs="Open Sans"/>
                <w:color w:val="auto"/>
              </w:rPr>
            </w:pPr>
            <w:r w:rsidRPr="00114305">
              <w:rPr>
                <w:rFonts w:ascii="Open Sans" w:hAnsi="Open Sans" w:cs="Open Sans"/>
                <w:color w:val="auto"/>
              </w:rPr>
              <w:t>Имеипрезиме</w:t>
            </w:r>
          </w:p>
        </w:tc>
      </w:tr>
      <w:tr w:rsidR="00BD6CF7" w:rsidRPr="00114305">
        <w:trPr>
          <w:tblCellSpacing w:w="15" w:type="dxa"/>
        </w:trPr>
        <w:tc>
          <w:tcPr>
            <w:tcW w:w="0" w:type="auto"/>
            <w:vAlign w:val="center"/>
          </w:tcPr>
          <w:p w:rsidR="00BD6CF7" w:rsidRPr="00114305" w:rsidRDefault="00BD6CF7" w:rsidP="00010107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BD6CF7" w:rsidRPr="00114305">
        <w:trPr>
          <w:tblCellSpacing w:w="15" w:type="dxa"/>
        </w:trPr>
        <w:tc>
          <w:tcPr>
            <w:tcW w:w="0" w:type="auto"/>
            <w:vAlign w:val="center"/>
          </w:tcPr>
          <w:p w:rsidR="00BD6CF7" w:rsidRPr="00114305" w:rsidRDefault="00BD6CF7" w:rsidP="00EF3B42">
            <w:pPr>
              <w:rPr>
                <w:rFonts w:ascii="Open Sans" w:hAnsi="Open Sans" w:cs="Open Sans"/>
                <w:color w:val="auto"/>
              </w:rPr>
            </w:pPr>
          </w:p>
          <w:p w:rsidR="00BD6CF7" w:rsidRPr="00114305" w:rsidRDefault="00BD6CF7" w:rsidP="00EF3B42">
            <w:pPr>
              <w:rPr>
                <w:rFonts w:ascii="Open Sans" w:hAnsi="Open Sans" w:cs="Open Sans"/>
                <w:color w:val="auto"/>
              </w:rPr>
            </w:pPr>
            <w:r w:rsidRPr="00114305">
              <w:rPr>
                <w:rFonts w:ascii="Open Sans" w:hAnsi="Open Sans" w:cs="Open Sans"/>
                <w:color w:val="auto"/>
              </w:rPr>
              <w:t>Датумрођења</w:t>
            </w:r>
          </w:p>
        </w:tc>
      </w:tr>
      <w:tr w:rsidR="00BD6CF7" w:rsidRPr="00114305">
        <w:trPr>
          <w:tblCellSpacing w:w="15" w:type="dxa"/>
        </w:trPr>
        <w:tc>
          <w:tcPr>
            <w:tcW w:w="0" w:type="auto"/>
            <w:vAlign w:val="center"/>
          </w:tcPr>
          <w:p w:rsidR="00BD6CF7" w:rsidRPr="00114305" w:rsidRDefault="00BD6CF7" w:rsidP="00010107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615166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BD6CF7" w:rsidRPr="000155DC" w:rsidRDefault="00BD6CF7" w:rsidP="00EF3B42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0155DC">
              <w:rPr>
                <w:rFonts w:ascii="Open Sans" w:hAnsi="Open Sans" w:cs="Open Sans"/>
                <w:color w:val="auto"/>
                <w:lang w:val="ru-RU"/>
              </w:rPr>
              <w:t xml:space="preserve">Назив </w:t>
            </w:r>
            <w:r w:rsidRPr="00114305">
              <w:rPr>
                <w:rFonts w:ascii="Open Sans" w:hAnsi="Open Sans" w:cs="Open Sans"/>
                <w:color w:val="auto"/>
                <w:lang/>
              </w:rPr>
              <w:t xml:space="preserve">факултета на коме </w:t>
            </w:r>
            <w:r w:rsidRPr="000155DC">
              <w:rPr>
                <w:rFonts w:ascii="Open Sans" w:hAnsi="Open Sans" w:cs="Open Sans"/>
                <w:color w:val="auto"/>
                <w:lang w:val="ru-RU"/>
              </w:rPr>
              <w:t xml:space="preserve">је </w:t>
            </w:r>
            <w:r w:rsidRPr="00114305">
              <w:rPr>
                <w:rFonts w:ascii="Open Sans" w:hAnsi="Open Sans" w:cs="Open Sans"/>
                <w:color w:val="auto"/>
                <w:lang/>
              </w:rPr>
              <w:t>наставник</w:t>
            </w:r>
            <w:r w:rsidRPr="000155DC">
              <w:rPr>
                <w:rFonts w:ascii="Open Sans" w:hAnsi="Open Sans" w:cs="Open Sans"/>
                <w:color w:val="auto"/>
                <w:lang w:val="ru-RU"/>
              </w:rPr>
              <w:t xml:space="preserve"> запослен </w:t>
            </w: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114305" w:rsidRDefault="00BD6CF7" w:rsidP="00010107">
            <w:pPr>
              <w:rPr>
                <w:rFonts w:ascii="Open Sans" w:hAnsi="Open Sans" w:cs="Open Sans"/>
                <w:color w:val="auto"/>
                <w:lang/>
              </w:rPr>
            </w:pPr>
            <w:r w:rsidRPr="00114305">
              <w:rPr>
                <w:rFonts w:ascii="Open Sans" w:hAnsi="Open Sans" w:cs="Open Sans"/>
                <w:color w:val="auto"/>
                <w:lang/>
              </w:rPr>
              <w:t>Факултет заштите на раду у Нишу</w:t>
            </w: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615166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BD6CF7" w:rsidRPr="000155DC" w:rsidRDefault="00BD6CF7" w:rsidP="00EF3B42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114305">
              <w:rPr>
                <w:rFonts w:ascii="Open Sans" w:hAnsi="Open Sans" w:cs="Open Sans"/>
                <w:color w:val="auto"/>
                <w:lang/>
              </w:rPr>
              <w:t>Укупни стаж осигурања (у годинама)</w:t>
            </w: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010107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615166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BD6CF7" w:rsidRPr="000155DC" w:rsidRDefault="00BD6CF7" w:rsidP="00EF3B42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114305">
              <w:rPr>
                <w:rFonts w:ascii="Open Sans" w:hAnsi="Open Sans" w:cs="Open Sans"/>
                <w:color w:val="auto"/>
                <w:lang/>
              </w:rPr>
              <w:t>Радно искуство у високом образовању (у годинама)</w:t>
            </w: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010107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BD6CF7" w:rsidRPr="00114305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EF3B42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BD6CF7" w:rsidRPr="00114305" w:rsidRDefault="00BD6CF7" w:rsidP="00EF3B42">
            <w:pPr>
              <w:rPr>
                <w:rFonts w:ascii="Open Sans" w:hAnsi="Open Sans" w:cs="Open Sans"/>
                <w:color w:val="auto"/>
              </w:rPr>
            </w:pPr>
            <w:r w:rsidRPr="00114305">
              <w:rPr>
                <w:rFonts w:ascii="Open Sans" w:hAnsi="Open Sans" w:cs="Open Sans"/>
                <w:color w:val="auto"/>
              </w:rPr>
              <w:t>Ужанаучнаобласт</w:t>
            </w:r>
          </w:p>
        </w:tc>
      </w:tr>
      <w:tr w:rsidR="00BD6CF7" w:rsidRPr="00114305">
        <w:trPr>
          <w:tblCellSpacing w:w="15" w:type="dxa"/>
        </w:trPr>
        <w:tc>
          <w:tcPr>
            <w:tcW w:w="0" w:type="auto"/>
            <w:vAlign w:val="center"/>
          </w:tcPr>
          <w:p w:rsidR="00BD6CF7" w:rsidRPr="00114305" w:rsidRDefault="00BD6CF7" w:rsidP="00010107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010107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BD6CF7" w:rsidRPr="00114305" w:rsidRDefault="00BD6CF7" w:rsidP="00396093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0155DC">
              <w:rPr>
                <w:rFonts w:ascii="Open Sans" w:hAnsi="Open Sans" w:cs="Open Sans"/>
                <w:color w:val="auto"/>
                <w:lang w:val="ru-RU"/>
              </w:rPr>
              <w:t xml:space="preserve">1. </w:t>
            </w:r>
            <w:r w:rsidRPr="00114305">
              <w:rPr>
                <w:rFonts w:ascii="Open Sans" w:hAnsi="Open Sans" w:cs="Open Sans"/>
                <w:color w:val="auto"/>
                <w:lang/>
              </w:rPr>
              <w:t>Подаци о избору у звање редовни професор</w:t>
            </w:r>
          </w:p>
          <w:p w:rsidR="00BD6CF7" w:rsidRPr="000155DC" w:rsidRDefault="00BD6CF7" w:rsidP="00396093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114305">
              <w:rPr>
                <w:rFonts w:ascii="Open Sans" w:hAnsi="Open Sans" w:cs="Open Sans"/>
                <w:color w:val="auto"/>
                <w:lang w:val="ru-RU"/>
              </w:rPr>
              <w:t xml:space="preserve">    (навести датум и број Одлуке о избору у звање наставника, као и назив органа који је донео)</w:t>
            </w: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010107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010107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BD6CF7" w:rsidRPr="000155DC" w:rsidRDefault="00BD6CF7" w:rsidP="004F7172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0155DC">
              <w:rPr>
                <w:rFonts w:ascii="Open Sans" w:hAnsi="Open Sans" w:cs="Open Sans"/>
                <w:color w:val="auto"/>
                <w:lang w:val="ru-RU"/>
              </w:rPr>
              <w:t xml:space="preserve">2. </w:t>
            </w:r>
            <w:r>
              <w:rPr>
                <w:rFonts w:ascii="Open Sans" w:hAnsi="Open Sans" w:cs="Open Sans"/>
                <w:color w:val="auto"/>
                <w:lang/>
              </w:rPr>
              <w:t>П</w:t>
            </w:r>
            <w:bookmarkStart w:id="0" w:name="_GoBack"/>
            <w:bookmarkEnd w:id="0"/>
            <w:r w:rsidRPr="000155DC">
              <w:rPr>
                <w:rFonts w:ascii="Open Sans" w:hAnsi="Open Sans" w:cs="Open Sans"/>
                <w:color w:val="auto"/>
                <w:lang w:val="ru-RU"/>
              </w:rPr>
              <w:t>озитивнаоценапедагошкоградакојасеутврђује у складусачланом 13. Правилника о поступкустицањазвања и заснивањарадногодносанаставникаУниверзитета у Нишу (навестиброј и датумутврђенеоцене)</w:t>
            </w: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010107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3730E5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BD6CF7" w:rsidRPr="000155DC" w:rsidRDefault="00BD6CF7" w:rsidP="00396093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0155DC">
              <w:rPr>
                <w:rFonts w:ascii="Open Sans" w:hAnsi="Open Sans" w:cs="Open Sans"/>
                <w:color w:val="auto"/>
                <w:lang w:val="ru-RU"/>
              </w:rPr>
              <w:t xml:space="preserve">3. Остваренеактивностибаручетириелементадоприносаширојакадемскојзаједнициизчлана 4. </w:t>
            </w:r>
            <w:r w:rsidRPr="00114305">
              <w:rPr>
                <w:rFonts w:ascii="Open Sans" w:hAnsi="Open Sans" w:cs="Open Sans"/>
                <w:color w:val="auto"/>
                <w:lang w:val="sr-Cyrl-CS"/>
              </w:rPr>
              <w:t>Ближих критеријума за избор у звања наставника</w:t>
            </w: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010107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BD6CF7" w:rsidRPr="00114305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3730E5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BD6CF7" w:rsidRPr="00114305" w:rsidRDefault="00BD6CF7" w:rsidP="004F7172">
            <w:pPr>
              <w:rPr>
                <w:rFonts w:ascii="Open Sans" w:hAnsi="Open Sans" w:cs="Open Sans"/>
                <w:color w:val="auto"/>
              </w:rPr>
            </w:pPr>
            <w:r w:rsidRPr="00114305">
              <w:rPr>
                <w:rFonts w:ascii="Open Sans" w:hAnsi="Open Sans" w:cs="Open Sans"/>
                <w:color w:val="auto"/>
              </w:rPr>
              <w:t>4. Остварен</w:t>
            </w:r>
            <w:r w:rsidRPr="00114305">
              <w:rPr>
                <w:rFonts w:ascii="Open Sans" w:hAnsi="Open Sans" w:cs="Open Sans"/>
                <w:color w:val="auto"/>
                <w:lang w:val="sr-Cyrl-CS"/>
              </w:rPr>
              <w:t>и</w:t>
            </w:r>
            <w:r w:rsidRPr="00114305">
              <w:rPr>
                <w:rFonts w:ascii="Open Sans" w:hAnsi="Open Sans" w:cs="Open Sans"/>
                <w:color w:val="auto"/>
              </w:rPr>
              <w:t>резултатиуразвојунаучно-наставногподмлатканафакултету</w:t>
            </w:r>
          </w:p>
        </w:tc>
      </w:tr>
      <w:tr w:rsidR="00BD6CF7" w:rsidRPr="00114305">
        <w:trPr>
          <w:tblCellSpacing w:w="15" w:type="dxa"/>
        </w:trPr>
        <w:tc>
          <w:tcPr>
            <w:tcW w:w="0" w:type="auto"/>
            <w:vAlign w:val="center"/>
          </w:tcPr>
          <w:p w:rsidR="00BD6CF7" w:rsidRPr="00114305" w:rsidRDefault="00BD6CF7" w:rsidP="00010107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BD6CF7" w:rsidRPr="00114305">
        <w:trPr>
          <w:tblCellSpacing w:w="15" w:type="dxa"/>
        </w:trPr>
        <w:tc>
          <w:tcPr>
            <w:tcW w:w="0" w:type="auto"/>
            <w:vAlign w:val="center"/>
          </w:tcPr>
          <w:p w:rsidR="00BD6CF7" w:rsidRPr="00114305" w:rsidRDefault="00BD6CF7" w:rsidP="003730E5">
            <w:pPr>
              <w:rPr>
                <w:rFonts w:ascii="Open Sans" w:hAnsi="Open Sans" w:cs="Open Sans"/>
                <w:color w:val="auto"/>
              </w:rPr>
            </w:pPr>
          </w:p>
          <w:p w:rsidR="00BD6CF7" w:rsidRPr="00114305" w:rsidRDefault="00BD6CF7" w:rsidP="003730E5">
            <w:pPr>
              <w:rPr>
                <w:rFonts w:ascii="Open Sans" w:hAnsi="Open Sans" w:cs="Open Sans"/>
                <w:color w:val="auto"/>
              </w:rPr>
            </w:pPr>
            <w:r w:rsidRPr="00114305">
              <w:rPr>
                <w:rFonts w:ascii="Open Sans" w:hAnsi="Open Sans" w:cs="Open Sans"/>
                <w:color w:val="auto"/>
              </w:rPr>
              <w:t>5. Оригиналностручноостварење (пројекат, студије), односно, руковођењеилиучешћеунаучнимпројектима</w:t>
            </w:r>
          </w:p>
        </w:tc>
      </w:tr>
      <w:tr w:rsidR="00BD6CF7" w:rsidRPr="00114305">
        <w:trPr>
          <w:tblCellSpacing w:w="15" w:type="dxa"/>
        </w:trPr>
        <w:tc>
          <w:tcPr>
            <w:tcW w:w="0" w:type="auto"/>
            <w:vAlign w:val="center"/>
          </w:tcPr>
          <w:p w:rsidR="00BD6CF7" w:rsidRPr="00114305" w:rsidRDefault="00BD6CF7" w:rsidP="00010107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114305" w:rsidRDefault="00BD6CF7" w:rsidP="003730E5">
            <w:pPr>
              <w:rPr>
                <w:rFonts w:ascii="Open Sans" w:hAnsi="Open Sans" w:cs="Open Sans"/>
                <w:color w:val="auto"/>
              </w:rPr>
            </w:pPr>
          </w:p>
          <w:p w:rsidR="00BD6CF7" w:rsidRPr="000155DC" w:rsidRDefault="00BD6CF7" w:rsidP="003730E5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0155DC">
              <w:rPr>
                <w:rFonts w:ascii="Open Sans" w:hAnsi="Open Sans" w:cs="Open Sans"/>
                <w:color w:val="auto"/>
                <w:lang w:val="ru-RU"/>
              </w:rPr>
              <w:t>6. Објављениуџбеникилимонографија</w:t>
            </w:r>
            <w:r w:rsidRPr="00114305">
              <w:rPr>
                <w:rFonts w:ascii="Open Sans" w:hAnsi="Open Sans" w:cs="Open Sans"/>
                <w:color w:val="auto"/>
                <w:lang w:val="sr-Cyrl-CS"/>
              </w:rPr>
              <w:t>из уже научне области за коју се бира</w:t>
            </w: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010107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010107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BD6CF7" w:rsidRPr="000155DC" w:rsidRDefault="00BD6CF7" w:rsidP="004C6135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0155DC">
              <w:rPr>
                <w:rFonts w:ascii="Open Sans" w:hAnsi="Open Sans" w:cs="Open Sans"/>
                <w:color w:val="auto"/>
                <w:lang w:val="ru-RU"/>
              </w:rPr>
              <w:t xml:space="preserve">7. У последњихпетгодинанајмањеједанрадобјављен у часописукојииздајеУниверзитет у НишуилифакултетУниверзитета у Нишуилиса </w:t>
            </w:r>
            <w:r w:rsidRPr="00114305">
              <w:rPr>
                <w:rFonts w:ascii="Open Sans" w:hAnsi="Open Sans" w:cs="Open Sans"/>
                <w:color w:val="auto"/>
              </w:rPr>
              <w:t>SCI</w:t>
            </w:r>
            <w:r w:rsidRPr="000155DC">
              <w:rPr>
                <w:rFonts w:ascii="Open Sans" w:hAnsi="Open Sans" w:cs="Open Sans"/>
                <w:color w:val="auto"/>
                <w:lang w:val="ru-RU"/>
              </w:rPr>
              <w:t xml:space="preserve"> </w:t>
            </w:r>
            <w:r w:rsidRPr="00114305">
              <w:rPr>
                <w:rFonts w:ascii="Open Sans" w:hAnsi="Open Sans" w:cs="Open Sans"/>
                <w:color w:val="auto"/>
                <w:lang w:val="ru-RU"/>
              </w:rPr>
              <w:t>листе</w:t>
            </w: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010107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010107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BD6CF7" w:rsidRPr="000155DC" w:rsidRDefault="00BD6CF7" w:rsidP="0076114A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0155DC">
              <w:rPr>
                <w:rFonts w:ascii="Open Sans" w:hAnsi="Open Sans" w:cs="Open Sans"/>
                <w:color w:val="auto"/>
                <w:lang w:val="ru-RU"/>
              </w:rPr>
              <w:t>8. Одизбора у претходнозвањенајмањедварада</w:t>
            </w:r>
            <w:r w:rsidRPr="00114305">
              <w:rPr>
                <w:rFonts w:ascii="Open Sans" w:hAnsi="Open Sans" w:cs="Open Sans"/>
                <w:color w:val="auto"/>
                <w:lang w:val="ru-RU"/>
              </w:rPr>
              <w:t xml:space="preserve"> објављена у часописима:</w:t>
            </w:r>
          </w:p>
          <w:p w:rsidR="00BD6CF7" w:rsidRPr="00114305" w:rsidRDefault="00BD6CF7" w:rsidP="0076114A">
            <w:pPr>
              <w:numPr>
                <w:ilvl w:val="0"/>
                <w:numId w:val="1"/>
              </w:numPr>
              <w:rPr>
                <w:rFonts w:ascii="Open Sans" w:hAnsi="Open Sans" w:cs="Open Sans"/>
                <w:color w:val="auto"/>
              </w:rPr>
            </w:pPr>
            <w:r w:rsidRPr="00114305">
              <w:rPr>
                <w:rFonts w:ascii="Open Sans" w:hAnsi="Open Sans" w:cs="Open Sans"/>
                <w:color w:val="auto"/>
              </w:rPr>
              <w:t>категоријеМ21, или</w:t>
            </w:r>
          </w:p>
          <w:p w:rsidR="00BD6CF7" w:rsidRPr="00114305" w:rsidRDefault="00BD6CF7" w:rsidP="0076114A">
            <w:pPr>
              <w:numPr>
                <w:ilvl w:val="0"/>
                <w:numId w:val="1"/>
              </w:numPr>
              <w:rPr>
                <w:rFonts w:ascii="Open Sans" w:hAnsi="Open Sans" w:cs="Open Sans"/>
                <w:color w:val="auto"/>
              </w:rPr>
            </w:pPr>
            <w:r w:rsidRPr="00114305">
              <w:rPr>
                <w:rFonts w:ascii="Open Sans" w:hAnsi="Open Sans" w:cs="Open Sans"/>
                <w:color w:val="auto"/>
              </w:rPr>
              <w:t>категоријаМ22, или</w:t>
            </w:r>
          </w:p>
          <w:p w:rsidR="00BD6CF7" w:rsidRPr="00114305" w:rsidRDefault="00BD6CF7" w:rsidP="0076114A">
            <w:pPr>
              <w:numPr>
                <w:ilvl w:val="0"/>
                <w:numId w:val="1"/>
              </w:numPr>
              <w:rPr>
                <w:rFonts w:ascii="Open Sans" w:hAnsi="Open Sans" w:cs="Open Sans"/>
                <w:color w:val="auto"/>
              </w:rPr>
            </w:pPr>
            <w:r w:rsidRPr="00114305">
              <w:rPr>
                <w:rFonts w:ascii="Open Sans" w:hAnsi="Open Sans" w:cs="Open Sans"/>
                <w:color w:val="auto"/>
              </w:rPr>
              <w:t>категоријеМ23сапетогодишњимимпактфакторомвећимод 0.49 премаТомсонРојтерслисти, или</w:t>
            </w:r>
          </w:p>
          <w:p w:rsidR="00BD6CF7" w:rsidRPr="00114305" w:rsidRDefault="00BD6CF7" w:rsidP="0076114A">
            <w:pPr>
              <w:numPr>
                <w:ilvl w:val="0"/>
                <w:numId w:val="1"/>
              </w:numPr>
              <w:rPr>
                <w:rFonts w:ascii="Open Sans" w:hAnsi="Open Sans" w:cs="Open Sans"/>
                <w:color w:val="auto"/>
              </w:rPr>
            </w:pPr>
            <w:r w:rsidRPr="00114305">
              <w:rPr>
                <w:rFonts w:ascii="Open Sans" w:hAnsi="Open Sans" w:cs="Open Sans"/>
                <w:color w:val="auto"/>
              </w:rPr>
              <w:t xml:space="preserve">са SCI </w:t>
            </w:r>
            <w:r w:rsidRPr="00114305">
              <w:rPr>
                <w:rFonts w:ascii="Open Sans" w:hAnsi="Open Sans" w:cs="Open Sans"/>
                <w:color w:val="auto"/>
                <w:lang w:val="ru-RU"/>
              </w:rPr>
              <w:t>листе,</w:t>
            </w:r>
          </w:p>
          <w:p w:rsidR="00BD6CF7" w:rsidRPr="000155DC" w:rsidRDefault="00BD6CF7" w:rsidP="00396093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0155DC">
              <w:rPr>
                <w:rFonts w:ascii="Open Sans" w:hAnsi="Open Sans" w:cs="Open Sans"/>
                <w:color w:val="auto"/>
                <w:lang w:val="ru-RU"/>
              </w:rPr>
              <w:t>причемурадовимогубитиизразличитихкатегоријаилилисти (нав</w:t>
            </w:r>
            <w:r w:rsidRPr="00114305">
              <w:rPr>
                <w:rFonts w:ascii="Open Sans" w:hAnsi="Open Sans" w:cs="Open Sans"/>
                <w:color w:val="auto"/>
              </w:rPr>
              <w:t>e</w:t>
            </w:r>
            <w:r w:rsidRPr="000155DC">
              <w:rPr>
                <w:rFonts w:ascii="Open Sans" w:hAnsi="Open Sans" w:cs="Open Sans"/>
                <w:color w:val="auto"/>
                <w:lang w:val="ru-RU"/>
              </w:rPr>
              <w:t xml:space="preserve">стиподатке о научнимрадовима, </w:t>
            </w:r>
            <w:r w:rsidRPr="00114305">
              <w:rPr>
                <w:rFonts w:ascii="Open Sans" w:hAnsi="Open Sans" w:cs="Open Sans"/>
                <w:color w:val="auto"/>
              </w:rPr>
              <w:t>DOI</w:t>
            </w:r>
            <w:r w:rsidRPr="000155DC">
              <w:rPr>
                <w:rFonts w:ascii="Open Sans" w:hAnsi="Open Sans" w:cs="Open Sans"/>
                <w:color w:val="auto"/>
                <w:lang w:val="ru-RU"/>
              </w:rPr>
              <w:t>бројеве)</w:t>
            </w: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010107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C06EE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BD6CF7" w:rsidRPr="000155DC" w:rsidRDefault="00BD6CF7" w:rsidP="00C06EE8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0155DC">
              <w:rPr>
                <w:rFonts w:ascii="Open Sans" w:hAnsi="Open Sans" w:cs="Open Sans"/>
                <w:color w:val="auto"/>
                <w:lang w:val="ru-RU"/>
              </w:rPr>
              <w:t>замена</w:t>
            </w:r>
            <w:r w:rsidRPr="00114305">
              <w:rPr>
                <w:rFonts w:ascii="Open Sans" w:hAnsi="Open Sans" w:cs="Open Sans"/>
                <w:color w:val="auto"/>
                <w:lang/>
              </w:rPr>
              <w:t xml:space="preserve"> 1</w:t>
            </w:r>
            <w:r w:rsidRPr="000155DC">
              <w:rPr>
                <w:rFonts w:ascii="Open Sans" w:hAnsi="Open Sans" w:cs="Open Sans"/>
                <w:color w:val="auto"/>
                <w:lang w:val="ru-RU"/>
              </w:rPr>
              <w:t>: Једанрад у часописима</w:t>
            </w:r>
            <w:r w:rsidRPr="00114305">
              <w:rPr>
                <w:rFonts w:ascii="Open Sans" w:hAnsi="Open Sans" w:cs="Open Sans"/>
                <w:color w:val="auto"/>
                <w:lang w:val="ru-RU"/>
              </w:rPr>
              <w:t>из наведених категорија</w:t>
            </w:r>
            <w:r w:rsidRPr="000155DC">
              <w:rPr>
                <w:rFonts w:ascii="Open Sans" w:hAnsi="Open Sans" w:cs="Open Sans"/>
                <w:color w:val="auto"/>
                <w:lang w:val="ru-RU"/>
              </w:rPr>
              <w:t xml:space="preserve"> и листезамењујесерегистрованимпатентом</w:t>
            </w: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010107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C06EE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BD6CF7" w:rsidRPr="000155DC" w:rsidRDefault="00BD6CF7" w:rsidP="004C6135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0155DC">
              <w:rPr>
                <w:rFonts w:ascii="Open Sans" w:hAnsi="Open Sans" w:cs="Open Sans"/>
                <w:color w:val="auto"/>
                <w:lang w:val="ru-RU"/>
              </w:rPr>
              <w:t>замена</w:t>
            </w:r>
            <w:r w:rsidRPr="00114305">
              <w:rPr>
                <w:rFonts w:ascii="Open Sans" w:hAnsi="Open Sans" w:cs="Open Sans"/>
                <w:color w:val="auto"/>
                <w:lang/>
              </w:rPr>
              <w:t xml:space="preserve"> 2</w:t>
            </w:r>
            <w:r w:rsidRPr="000155DC">
              <w:rPr>
                <w:rFonts w:ascii="Open Sans" w:hAnsi="Open Sans" w:cs="Open Sans"/>
                <w:color w:val="auto"/>
                <w:lang w:val="ru-RU"/>
              </w:rPr>
              <w:t>: Једанрад у часописима</w:t>
            </w:r>
            <w:r w:rsidRPr="00114305">
              <w:rPr>
                <w:rFonts w:ascii="Open Sans" w:hAnsi="Open Sans" w:cs="Open Sans"/>
                <w:color w:val="auto"/>
                <w:lang w:val="ru-RU"/>
              </w:rPr>
              <w:t>из наведених категорија</w:t>
            </w:r>
            <w:r w:rsidRPr="000155DC">
              <w:rPr>
                <w:rFonts w:ascii="Open Sans" w:hAnsi="Open Sans" w:cs="Open Sans"/>
                <w:color w:val="auto"/>
                <w:lang w:val="ru-RU"/>
              </w:rPr>
              <w:t xml:space="preserve"> и листезамењујесесадварада у часописимаса</w:t>
            </w:r>
            <w:r w:rsidRPr="00114305">
              <w:rPr>
                <w:rFonts w:ascii="Open Sans" w:hAnsi="Open Sans" w:cs="Open Sans"/>
                <w:color w:val="auto"/>
              </w:rPr>
              <w:t>SCIE</w:t>
            </w:r>
            <w:r w:rsidRPr="000155DC">
              <w:rPr>
                <w:rFonts w:ascii="Open Sans" w:hAnsi="Open Sans" w:cs="Open Sans"/>
                <w:color w:val="auto"/>
                <w:lang w:val="ru-RU"/>
              </w:rPr>
              <w:t>листе</w:t>
            </w: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010107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010107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BD6CF7" w:rsidRPr="000155DC" w:rsidRDefault="00BD6CF7" w:rsidP="0067080F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0155DC">
              <w:rPr>
                <w:rFonts w:ascii="Open Sans" w:hAnsi="Open Sans" w:cs="Open Sans"/>
                <w:color w:val="auto"/>
                <w:lang w:val="ru-RU"/>
              </w:rPr>
              <w:t xml:space="preserve">9. </w:t>
            </w:r>
            <w:r w:rsidRPr="00114305">
              <w:rPr>
                <w:rFonts w:ascii="Open Sans" w:hAnsi="Open Sans" w:cs="Open Sans"/>
                <w:color w:val="auto"/>
                <w:lang w:val="ru-RU"/>
              </w:rPr>
              <w:t xml:space="preserve">Најмање шест излагања на </w:t>
            </w:r>
            <w:r w:rsidRPr="000155DC">
              <w:rPr>
                <w:rFonts w:ascii="Open Sans" w:hAnsi="Open Sans" w:cs="Open Sans"/>
                <w:color w:val="auto"/>
                <w:lang w:val="ru-RU"/>
              </w:rPr>
              <w:t>међународнимилидомаћимнаучнимскуповима (копијерадоваизЗборникарадоваскупаилипотврдеорганизатораскупадасурадовипрезентовани)</w:t>
            </w:r>
          </w:p>
        </w:tc>
      </w:tr>
      <w:tr w:rsidR="00BD6CF7" w:rsidRPr="000155DC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010107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BD6CF7" w:rsidRPr="00114305">
        <w:trPr>
          <w:tblCellSpacing w:w="15" w:type="dxa"/>
        </w:trPr>
        <w:tc>
          <w:tcPr>
            <w:tcW w:w="0" w:type="auto"/>
            <w:vAlign w:val="center"/>
          </w:tcPr>
          <w:p w:rsidR="00BD6CF7" w:rsidRPr="000155DC" w:rsidRDefault="00BD6CF7" w:rsidP="00EC5227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BD6CF7" w:rsidRPr="00114305" w:rsidRDefault="00BD6CF7" w:rsidP="00EC5227">
            <w:pPr>
              <w:rPr>
                <w:rFonts w:ascii="Open Sans" w:hAnsi="Open Sans" w:cs="Open Sans"/>
                <w:color w:val="auto"/>
              </w:rPr>
            </w:pPr>
            <w:r w:rsidRPr="00114305">
              <w:rPr>
                <w:rFonts w:ascii="Open Sans" w:hAnsi="Open Sans" w:cs="Open Sans"/>
                <w:color w:val="auto"/>
              </w:rPr>
              <w:t>10. Цитираностод 10 хетероцитата</w:t>
            </w:r>
          </w:p>
        </w:tc>
      </w:tr>
      <w:tr w:rsidR="00BD6CF7" w:rsidRPr="00114305">
        <w:trPr>
          <w:tblCellSpacing w:w="15" w:type="dxa"/>
        </w:trPr>
        <w:tc>
          <w:tcPr>
            <w:tcW w:w="0" w:type="auto"/>
            <w:vAlign w:val="center"/>
          </w:tcPr>
          <w:p w:rsidR="00BD6CF7" w:rsidRPr="00114305" w:rsidRDefault="00BD6CF7" w:rsidP="00010107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BD6CF7" w:rsidRPr="000155DC">
        <w:trPr>
          <w:tblCellSpacing w:w="15" w:type="dxa"/>
        </w:trPr>
        <w:tc>
          <w:tcPr>
            <w:tcW w:w="11136" w:type="dxa"/>
            <w:vAlign w:val="center"/>
          </w:tcPr>
          <w:p w:rsidR="00BD6CF7" w:rsidRPr="000155DC" w:rsidRDefault="00BD6CF7" w:rsidP="00C06EE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BD6CF7" w:rsidRPr="000155DC" w:rsidRDefault="00BD6CF7" w:rsidP="004C6135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0155DC">
              <w:rPr>
                <w:rFonts w:ascii="Open Sans" w:hAnsi="Open Sans" w:cs="Open Sans"/>
                <w:color w:val="auto"/>
                <w:lang w:val="ru-RU"/>
              </w:rPr>
              <w:t>11. Условизаментора (</w:t>
            </w:r>
            <w:r w:rsidRPr="00114305">
              <w:rPr>
                <w:rFonts w:ascii="Open Sans" w:hAnsi="Open Sans" w:cs="Open Sans"/>
                <w:color w:val="auto"/>
                <w:lang w:val="sr-Cyrl-CS"/>
              </w:rPr>
              <w:t xml:space="preserve">у последњих 10 година </w:t>
            </w:r>
            <w:r w:rsidRPr="000155DC">
              <w:rPr>
                <w:rFonts w:ascii="Open Sans" w:hAnsi="Open Sans" w:cs="Open Sans"/>
                <w:color w:val="auto"/>
                <w:lang w:val="ru-RU"/>
              </w:rPr>
              <w:t xml:space="preserve">најмањепетрадоваобјављених у часописимасаимпактфакторомса </w:t>
            </w:r>
            <w:r w:rsidRPr="00114305">
              <w:rPr>
                <w:rFonts w:ascii="Open Sans" w:hAnsi="Open Sans" w:cs="Open Sans"/>
                <w:color w:val="auto"/>
              </w:rPr>
              <w:t>SCI</w:t>
            </w:r>
            <w:r w:rsidRPr="000155DC">
              <w:rPr>
                <w:rFonts w:ascii="Open Sans" w:hAnsi="Open Sans" w:cs="Open Sans"/>
                <w:color w:val="auto"/>
                <w:lang w:val="ru-RU"/>
              </w:rPr>
              <w:t xml:space="preserve"> листе, односно</w:t>
            </w:r>
            <w:r w:rsidRPr="00114305">
              <w:rPr>
                <w:rFonts w:ascii="Open Sans" w:hAnsi="Open Sans" w:cs="Open Sans"/>
                <w:color w:val="auto"/>
              </w:rPr>
              <w:t>SCIe</w:t>
            </w:r>
            <w:r w:rsidRPr="000155DC">
              <w:rPr>
                <w:rFonts w:ascii="Open Sans" w:hAnsi="Open Sans" w:cs="Open Sans"/>
                <w:color w:val="auto"/>
                <w:lang w:val="ru-RU"/>
              </w:rPr>
              <w:t>листе)</w:t>
            </w:r>
          </w:p>
        </w:tc>
      </w:tr>
      <w:tr w:rsidR="00BD6CF7" w:rsidRPr="000155DC">
        <w:trPr>
          <w:tblCellSpacing w:w="15" w:type="dxa"/>
        </w:trPr>
        <w:tc>
          <w:tcPr>
            <w:tcW w:w="11136" w:type="dxa"/>
            <w:vAlign w:val="center"/>
          </w:tcPr>
          <w:p w:rsidR="00BD6CF7" w:rsidRPr="000155DC" w:rsidRDefault="00BD6CF7" w:rsidP="00292AD0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</w:tbl>
    <w:p w:rsidR="00BD6CF7" w:rsidRPr="00114305" w:rsidRDefault="00BD6CF7" w:rsidP="00D42149">
      <w:pPr>
        <w:rPr>
          <w:rFonts w:ascii="Open Sans" w:hAnsi="Open Sans" w:cs="Open Sans"/>
          <w:color w:val="auto"/>
          <w:lang/>
        </w:rPr>
      </w:pPr>
    </w:p>
    <w:p w:rsidR="00BD6CF7" w:rsidRPr="00114305" w:rsidRDefault="00BD6CF7" w:rsidP="00D42149">
      <w:pPr>
        <w:rPr>
          <w:rFonts w:ascii="Open Sans" w:hAnsi="Open Sans" w:cs="Open Sans"/>
          <w:color w:val="auto"/>
          <w:lang/>
        </w:rPr>
      </w:pPr>
    </w:p>
    <w:p w:rsidR="00BD6CF7" w:rsidRPr="00114305" w:rsidRDefault="00BD6CF7" w:rsidP="00D42149">
      <w:pPr>
        <w:rPr>
          <w:rFonts w:ascii="Open Sans" w:hAnsi="Open Sans" w:cs="Open Sans"/>
          <w:b/>
          <w:bCs/>
          <w:color w:val="auto"/>
          <w:lang/>
        </w:rPr>
      </w:pPr>
    </w:p>
    <w:p w:rsidR="00BD6CF7" w:rsidRPr="00114305" w:rsidRDefault="00BD6CF7" w:rsidP="00D42149">
      <w:pPr>
        <w:rPr>
          <w:rFonts w:ascii="Open Sans" w:hAnsi="Open Sans" w:cs="Open Sans"/>
          <w:color w:val="auto"/>
          <w:lang/>
        </w:rPr>
      </w:pPr>
      <w:r w:rsidRPr="00114305">
        <w:rPr>
          <w:rFonts w:ascii="Open Sans" w:hAnsi="Open Sans" w:cs="Open Sans"/>
          <w:b/>
          <w:bCs/>
          <w:color w:val="auto"/>
          <w:lang/>
        </w:rPr>
        <w:t>Потпис кандидата:</w:t>
      </w:r>
      <w:r w:rsidRPr="000155DC">
        <w:rPr>
          <w:rFonts w:ascii="Open Sans" w:hAnsi="Open Sans" w:cs="Open Sans"/>
          <w:color w:val="auto"/>
          <w:lang w:val="ru-RU"/>
        </w:rPr>
        <w:t>__________</w:t>
      </w:r>
      <w:r w:rsidRPr="00114305">
        <w:rPr>
          <w:rFonts w:ascii="Open Sans" w:hAnsi="Open Sans" w:cs="Open Sans"/>
          <w:color w:val="auto"/>
          <w:lang/>
        </w:rPr>
        <w:t>__________________________________________</w:t>
      </w:r>
    </w:p>
    <w:p w:rsidR="00BD6CF7" w:rsidRPr="00114305" w:rsidRDefault="00BD6CF7" w:rsidP="00D42149">
      <w:pPr>
        <w:rPr>
          <w:rFonts w:ascii="Open Sans" w:hAnsi="Open Sans" w:cs="Open Sans"/>
          <w:color w:val="auto"/>
          <w:lang/>
        </w:rPr>
      </w:pPr>
    </w:p>
    <w:p w:rsidR="00BD6CF7" w:rsidRPr="00114305" w:rsidRDefault="00BD6CF7" w:rsidP="000155DC">
      <w:pPr>
        <w:jc w:val="both"/>
        <w:rPr>
          <w:rFonts w:ascii="Open Sans" w:hAnsi="Open Sans" w:cs="Open Sans"/>
          <w:color w:val="auto"/>
          <w:lang/>
        </w:rPr>
      </w:pPr>
      <w:r w:rsidRPr="00114305">
        <w:rPr>
          <w:rFonts w:ascii="Open Sans" w:hAnsi="Open Sans" w:cs="Open Sans"/>
          <w:b/>
          <w:bCs/>
          <w:color w:val="auto"/>
          <w:lang/>
        </w:rPr>
        <w:t>Напомена:</w:t>
      </w:r>
      <w:r>
        <w:rPr>
          <w:rFonts w:ascii="Open Sans" w:hAnsi="Open Sans" w:cs="Open Sans"/>
          <w:b/>
          <w:bCs/>
          <w:color w:val="auto"/>
          <w:lang/>
        </w:rPr>
        <w:t xml:space="preserve"> </w:t>
      </w:r>
      <w:r w:rsidRPr="00114305">
        <w:rPr>
          <w:rFonts w:ascii="Open Sans" w:hAnsi="Open Sans" w:cs="Open Sans"/>
          <w:color w:val="auto"/>
          <w:lang/>
        </w:rPr>
        <w:t xml:space="preserve">Кандидат је дужан да писарници Факултета, уз захтев за продужење радног односа, достави попуњен, одштампан и потписан Образац о испуњавању услова </w:t>
      </w:r>
      <w:r w:rsidRPr="001B5041">
        <w:rPr>
          <w:rFonts w:ascii="Open Sans" w:hAnsi="Open Sans" w:cs="Open Sans"/>
          <w:color w:val="auto"/>
          <w:lang w:val="ru-RU"/>
        </w:rPr>
        <w:t>за</w:t>
      </w:r>
      <w:r>
        <w:rPr>
          <w:rFonts w:ascii="Open Sans" w:hAnsi="Open Sans" w:cs="Open Sans"/>
          <w:color w:val="auto"/>
          <w:lang/>
        </w:rPr>
        <w:t xml:space="preserve"> </w:t>
      </w:r>
      <w:r w:rsidRPr="00114305">
        <w:rPr>
          <w:rFonts w:ascii="Open Sans" w:hAnsi="Open Sans" w:cs="Open Sans"/>
          <w:color w:val="auto"/>
          <w:lang/>
        </w:rPr>
        <w:t>продужење радног односа наставнику који је испунио услове за пензију</w:t>
      </w:r>
      <w:r>
        <w:rPr>
          <w:rFonts w:ascii="Open Sans" w:hAnsi="Open Sans" w:cs="Open Sans"/>
          <w:color w:val="auto"/>
          <w:lang/>
        </w:rPr>
        <w:t>, електронску верзију обрасца у MS Office формату, документацију и списак предате документације</w:t>
      </w:r>
      <w:r w:rsidRPr="00114305">
        <w:rPr>
          <w:rFonts w:ascii="Open Sans" w:hAnsi="Open Sans" w:cs="Open Sans"/>
          <w:color w:val="auto"/>
          <w:lang/>
        </w:rPr>
        <w:t>.</w:t>
      </w:r>
      <w:r>
        <w:rPr>
          <w:rFonts w:ascii="Open Sans" w:hAnsi="Open Sans" w:cs="Open Sans"/>
          <w:color w:val="auto"/>
          <w:lang/>
        </w:rPr>
        <w:t xml:space="preserve"> </w:t>
      </w:r>
    </w:p>
    <w:p w:rsidR="00BD6CF7" w:rsidRPr="000155DC" w:rsidRDefault="00BD6CF7" w:rsidP="000155DC">
      <w:pPr>
        <w:jc w:val="both"/>
        <w:rPr>
          <w:lang/>
        </w:rPr>
      </w:pPr>
    </w:p>
    <w:sectPr w:rsidR="00BD6CF7" w:rsidRPr="000155DC" w:rsidSect="00E40C3D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060DB"/>
    <w:multiLevelType w:val="hybridMultilevel"/>
    <w:tmpl w:val="FC920ED8"/>
    <w:lvl w:ilvl="0" w:tplc="CFA4855E">
      <w:numFmt w:val="bullet"/>
      <w:lvlText w:val="-"/>
      <w:lvlJc w:val="left"/>
      <w:pPr>
        <w:ind w:left="360" w:hanging="360"/>
      </w:pPr>
      <w:rPr>
        <w:rFonts w:ascii="Verdana" w:eastAsia="Times New Roman" w:hAnsi="Verdan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20DF3C86"/>
    <w:multiLevelType w:val="hybridMultilevel"/>
    <w:tmpl w:val="1FE63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3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0C3D"/>
    <w:rsid w:val="00010107"/>
    <w:rsid w:val="000155DC"/>
    <w:rsid w:val="000171DE"/>
    <w:rsid w:val="000229EA"/>
    <w:rsid w:val="00024960"/>
    <w:rsid w:val="000D73B4"/>
    <w:rsid w:val="000F2EFF"/>
    <w:rsid w:val="00114305"/>
    <w:rsid w:val="00141855"/>
    <w:rsid w:val="00170F95"/>
    <w:rsid w:val="001838D0"/>
    <w:rsid w:val="001B5041"/>
    <w:rsid w:val="001E6470"/>
    <w:rsid w:val="00204FA6"/>
    <w:rsid w:val="00224F53"/>
    <w:rsid w:val="00265AC0"/>
    <w:rsid w:val="00265ECF"/>
    <w:rsid w:val="00292AD0"/>
    <w:rsid w:val="002C3C4C"/>
    <w:rsid w:val="00315C59"/>
    <w:rsid w:val="0033055C"/>
    <w:rsid w:val="003730E5"/>
    <w:rsid w:val="00396093"/>
    <w:rsid w:val="003F468D"/>
    <w:rsid w:val="004734A2"/>
    <w:rsid w:val="004C1029"/>
    <w:rsid w:val="004C6135"/>
    <w:rsid w:val="004F2A4C"/>
    <w:rsid w:val="004F7172"/>
    <w:rsid w:val="005F7EDA"/>
    <w:rsid w:val="00610427"/>
    <w:rsid w:val="00615166"/>
    <w:rsid w:val="00630963"/>
    <w:rsid w:val="00634760"/>
    <w:rsid w:val="0067080F"/>
    <w:rsid w:val="006B7FD9"/>
    <w:rsid w:val="006C135B"/>
    <w:rsid w:val="006E2E4B"/>
    <w:rsid w:val="0076114A"/>
    <w:rsid w:val="00782443"/>
    <w:rsid w:val="007D2E96"/>
    <w:rsid w:val="00854C3A"/>
    <w:rsid w:val="00874324"/>
    <w:rsid w:val="008858D5"/>
    <w:rsid w:val="008C2A94"/>
    <w:rsid w:val="008E5019"/>
    <w:rsid w:val="008F557C"/>
    <w:rsid w:val="00903D11"/>
    <w:rsid w:val="00961589"/>
    <w:rsid w:val="009805C3"/>
    <w:rsid w:val="009B27E0"/>
    <w:rsid w:val="00A34600"/>
    <w:rsid w:val="00A40B0F"/>
    <w:rsid w:val="00A444CA"/>
    <w:rsid w:val="00A54EA6"/>
    <w:rsid w:val="00A92AE9"/>
    <w:rsid w:val="00AB23FB"/>
    <w:rsid w:val="00AC5EE1"/>
    <w:rsid w:val="00AD0C19"/>
    <w:rsid w:val="00B21687"/>
    <w:rsid w:val="00BB3C75"/>
    <w:rsid w:val="00BD6CF7"/>
    <w:rsid w:val="00C06EE8"/>
    <w:rsid w:val="00C826C3"/>
    <w:rsid w:val="00C93291"/>
    <w:rsid w:val="00C95BC6"/>
    <w:rsid w:val="00CA51B8"/>
    <w:rsid w:val="00CF5B50"/>
    <w:rsid w:val="00D42149"/>
    <w:rsid w:val="00D901C2"/>
    <w:rsid w:val="00DA54DB"/>
    <w:rsid w:val="00E40C3D"/>
    <w:rsid w:val="00E41D71"/>
    <w:rsid w:val="00E5243C"/>
    <w:rsid w:val="00E62ECE"/>
    <w:rsid w:val="00E9270B"/>
    <w:rsid w:val="00EB713D"/>
    <w:rsid w:val="00EC5227"/>
    <w:rsid w:val="00EF3B42"/>
    <w:rsid w:val="00F04A57"/>
    <w:rsid w:val="00FC68D6"/>
    <w:rsid w:val="00FE7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5C"/>
    <w:rPr>
      <w:rFonts w:ascii="Verdana" w:hAnsi="Verdana" w:cs="Verdana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40C3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224F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4F5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162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377</Words>
  <Characters>2153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mif</dc:creator>
  <cp:keywords/>
  <dc:description/>
  <cp:lastModifiedBy>Rodoljub Avramovic</cp:lastModifiedBy>
  <cp:revision>6</cp:revision>
  <dcterms:created xsi:type="dcterms:W3CDTF">2019-04-03T18:50:00Z</dcterms:created>
  <dcterms:modified xsi:type="dcterms:W3CDTF">2019-04-19T12:50:00Z</dcterms:modified>
</cp:coreProperties>
</file>