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1721"/>
        <w:gridCol w:w="9601"/>
      </w:tblGrid>
      <w:tr w:rsidR="007E6B3C" w:rsidRPr="001B5041">
        <w:tc>
          <w:tcPr>
            <w:tcW w:w="1101" w:type="dxa"/>
            <w:vAlign w:val="center"/>
          </w:tcPr>
          <w:p w:rsidR="007E6B3C" w:rsidRPr="00114305" w:rsidRDefault="007E6B3C" w:rsidP="00903D11">
            <w:pPr>
              <w:rPr>
                <w:rFonts w:ascii="Open Sans" w:hAnsi="Open Sans" w:cs="Open Sans"/>
                <w:color w:val="auto"/>
                <w:lang/>
              </w:rPr>
            </w:pPr>
            <w:r w:rsidRPr="00FB72E7">
              <w:rPr>
                <w:rFonts w:ascii="Open Sans" w:hAnsi="Open Sans" w:cs="Open Sans"/>
                <w:noProof/>
                <w:color w:val="auto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i1025" type="#_x0000_t75" style="width:75pt;height:75pt;visibility:visible">
                  <v:imagedata r:id="rId5" o:title=""/>
                </v:shape>
              </w:pict>
            </w:r>
          </w:p>
        </w:tc>
        <w:tc>
          <w:tcPr>
            <w:tcW w:w="10221" w:type="dxa"/>
            <w:vAlign w:val="center"/>
          </w:tcPr>
          <w:p w:rsidR="007E6B3C" w:rsidRPr="00114305" w:rsidRDefault="007E6B3C" w:rsidP="0021236A">
            <w:pPr>
              <w:jc w:val="right"/>
              <w:rPr>
                <w:rFonts w:ascii="Open Sans" w:hAnsi="Open Sans" w:cs="Open Sans"/>
                <w:color w:val="auto"/>
                <w:lang/>
              </w:rPr>
            </w:pPr>
            <w:r>
              <w:rPr>
                <w:rFonts w:ascii="Open Sans" w:hAnsi="Open Sans" w:cs="Open Sans"/>
                <w:color w:val="auto"/>
                <w:lang/>
              </w:rPr>
              <w:t>Ознака обрасца: ДХН2</w:t>
            </w:r>
            <w:r w:rsidRPr="00114305">
              <w:rPr>
                <w:rFonts w:ascii="Open Sans" w:hAnsi="Open Sans" w:cs="Open Sans"/>
                <w:color w:val="auto"/>
                <w:lang/>
              </w:rPr>
              <w:t>-1</w:t>
            </w:r>
          </w:p>
          <w:p w:rsidR="007E6B3C" w:rsidRPr="001B5041" w:rsidRDefault="007E6B3C" w:rsidP="00903D11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7E6B3C" w:rsidRPr="00114305" w:rsidRDefault="007E6B3C" w:rsidP="00224F53">
            <w:pPr>
              <w:jc w:val="center"/>
              <w:rPr>
                <w:rFonts w:ascii="Open Sans" w:hAnsi="Open Sans" w:cs="Open Sans"/>
                <w:color w:val="auto"/>
                <w:sz w:val="32"/>
                <w:szCs w:val="32"/>
                <w:lang w:val="ru-RU"/>
              </w:rPr>
            </w:pPr>
            <w:r w:rsidRPr="00114305">
              <w:rPr>
                <w:rFonts w:ascii="Open Sans" w:hAnsi="Open Sans" w:cs="Open Sans"/>
                <w:color w:val="auto"/>
                <w:sz w:val="32"/>
                <w:szCs w:val="32"/>
                <w:lang w:val="ru-RU"/>
              </w:rPr>
              <w:t>О Б Р А З А Ц</w:t>
            </w:r>
          </w:p>
          <w:p w:rsidR="007E6B3C" w:rsidRPr="00114305" w:rsidRDefault="007E6B3C" w:rsidP="00224F53">
            <w:pPr>
              <w:jc w:val="center"/>
              <w:rPr>
                <w:rFonts w:ascii="Open Sans" w:hAnsi="Open Sans" w:cs="Open Sans"/>
                <w:color w:val="auto"/>
                <w:lang/>
              </w:rPr>
            </w:pPr>
            <w:r w:rsidRPr="00114305">
              <w:rPr>
                <w:rFonts w:ascii="Open Sans" w:hAnsi="Open Sans" w:cs="Open Sans"/>
                <w:color w:val="auto"/>
                <w:lang/>
              </w:rPr>
              <w:t xml:space="preserve">задоказивање </w:t>
            </w:r>
            <w:r w:rsidRPr="001B5041">
              <w:rPr>
                <w:rFonts w:ascii="Open Sans" w:hAnsi="Open Sans" w:cs="Open Sans"/>
                <w:color w:val="auto"/>
                <w:lang w:val="ru-RU"/>
              </w:rPr>
              <w:t>испуњ</w:t>
            </w:r>
            <w:r w:rsidRPr="00114305">
              <w:rPr>
                <w:rFonts w:ascii="Open Sans" w:hAnsi="Open Sans" w:cs="Open Sans"/>
                <w:color w:val="auto"/>
                <w:lang/>
              </w:rPr>
              <w:t>ености</w:t>
            </w:r>
            <w:r w:rsidRPr="001B5041">
              <w:rPr>
                <w:rFonts w:ascii="Open Sans" w:hAnsi="Open Sans" w:cs="Open Sans"/>
                <w:color w:val="auto"/>
                <w:lang w:val="ru-RU"/>
              </w:rPr>
              <w:t>условаза</w:t>
            </w:r>
            <w:r w:rsidRPr="00114305">
              <w:rPr>
                <w:rFonts w:ascii="Open Sans" w:hAnsi="Open Sans" w:cs="Open Sans"/>
                <w:color w:val="auto"/>
                <w:lang/>
              </w:rPr>
              <w:t>продужење радног односа наставнику који је испунио услове за пензију</w:t>
            </w:r>
          </w:p>
        </w:tc>
      </w:tr>
    </w:tbl>
    <w:p w:rsidR="007E6B3C" w:rsidRPr="00114305" w:rsidRDefault="007E6B3C" w:rsidP="00EF3B42">
      <w:pPr>
        <w:rPr>
          <w:rFonts w:ascii="Open Sans" w:hAnsi="Open Sans" w:cs="Open Sans"/>
          <w:color w:val="auto"/>
          <w:lang/>
        </w:rPr>
      </w:pPr>
    </w:p>
    <w:p w:rsidR="007E6B3C" w:rsidRDefault="007E6B3C" w:rsidP="00E40C3D">
      <w:pPr>
        <w:rPr>
          <w:rFonts w:ascii="Open Sans" w:hAnsi="Open Sans" w:cs="Open Sans"/>
          <w:color w:val="auto"/>
          <w:lang/>
        </w:rPr>
      </w:pPr>
      <w:r w:rsidRPr="00114305">
        <w:rPr>
          <w:rFonts w:ascii="Open Sans" w:hAnsi="Open Sans" w:cs="Open Sans"/>
          <w:b/>
          <w:bCs/>
          <w:color w:val="auto"/>
          <w:lang/>
        </w:rPr>
        <w:t>Научна о</w:t>
      </w:r>
      <w:r w:rsidRPr="00114305">
        <w:rPr>
          <w:rFonts w:ascii="Open Sans" w:hAnsi="Open Sans" w:cs="Open Sans"/>
          <w:b/>
          <w:bCs/>
          <w:color w:val="auto"/>
        </w:rPr>
        <w:t>бласт:</w:t>
      </w:r>
      <w:r>
        <w:rPr>
          <w:rFonts w:ascii="Open Sans" w:hAnsi="Open Sans" w:cs="Open Sans"/>
          <w:color w:val="auto"/>
          <w:lang/>
        </w:rPr>
        <w:t>Филолошке науке</w:t>
      </w:r>
    </w:p>
    <w:p w:rsidR="007E6B3C" w:rsidRDefault="007E6B3C" w:rsidP="00D42149">
      <w:pPr>
        <w:rPr>
          <w:rFonts w:ascii="Open Sans" w:hAnsi="Open Sans" w:cs="Open Sans"/>
          <w:color w:val="auto"/>
          <w:lang/>
        </w:rPr>
      </w:pP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1166"/>
      </w:tblGrid>
      <w:tr w:rsidR="007E6B3C" w:rsidRPr="00CB0654">
        <w:trPr>
          <w:tblCellSpacing w:w="15" w:type="dxa"/>
        </w:trPr>
        <w:tc>
          <w:tcPr>
            <w:tcW w:w="0" w:type="auto"/>
            <w:vAlign w:val="center"/>
          </w:tcPr>
          <w:p w:rsidR="007E6B3C" w:rsidRPr="00CB0654" w:rsidRDefault="007E6B3C" w:rsidP="00D14E48">
            <w:pPr>
              <w:rPr>
                <w:color w:val="auto"/>
              </w:rPr>
            </w:pPr>
            <w:r w:rsidRPr="00CB0654">
              <w:rPr>
                <w:color w:val="auto"/>
              </w:rPr>
              <w:t>Име и презиме</w:t>
            </w:r>
          </w:p>
        </w:tc>
      </w:tr>
      <w:tr w:rsidR="007E6B3C" w:rsidRPr="00CB0654">
        <w:trPr>
          <w:tblCellSpacing w:w="15" w:type="dxa"/>
        </w:trPr>
        <w:tc>
          <w:tcPr>
            <w:tcW w:w="0" w:type="auto"/>
            <w:vAlign w:val="center"/>
          </w:tcPr>
          <w:p w:rsidR="007E6B3C" w:rsidRPr="00CB0654" w:rsidRDefault="007E6B3C" w:rsidP="00D14E48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7E6B3C" w:rsidRPr="00CB0654">
        <w:trPr>
          <w:tblCellSpacing w:w="15" w:type="dxa"/>
        </w:trPr>
        <w:tc>
          <w:tcPr>
            <w:tcW w:w="0" w:type="auto"/>
            <w:vAlign w:val="center"/>
          </w:tcPr>
          <w:p w:rsidR="007E6B3C" w:rsidRPr="00CB0654" w:rsidRDefault="007E6B3C" w:rsidP="00D14E48">
            <w:pPr>
              <w:rPr>
                <w:color w:val="auto"/>
              </w:rPr>
            </w:pPr>
          </w:p>
          <w:p w:rsidR="007E6B3C" w:rsidRPr="00CB0654" w:rsidRDefault="007E6B3C" w:rsidP="00D14E48">
            <w:pPr>
              <w:rPr>
                <w:color w:val="auto"/>
              </w:rPr>
            </w:pPr>
            <w:r w:rsidRPr="00CB0654">
              <w:rPr>
                <w:color w:val="auto"/>
              </w:rPr>
              <w:t>Датумрођења</w:t>
            </w:r>
          </w:p>
        </w:tc>
      </w:tr>
      <w:tr w:rsidR="007E6B3C" w:rsidRPr="00CB0654">
        <w:trPr>
          <w:tblCellSpacing w:w="15" w:type="dxa"/>
        </w:trPr>
        <w:tc>
          <w:tcPr>
            <w:tcW w:w="0" w:type="auto"/>
            <w:vAlign w:val="center"/>
          </w:tcPr>
          <w:p w:rsidR="007E6B3C" w:rsidRPr="00CB0654" w:rsidRDefault="007E6B3C" w:rsidP="00D14E48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color w:val="auto"/>
                <w:lang w:val="ru-RU"/>
              </w:rPr>
            </w:pPr>
          </w:p>
          <w:p w:rsidR="007E6B3C" w:rsidRPr="001B5041" w:rsidRDefault="007E6B3C" w:rsidP="00D14E48">
            <w:pPr>
              <w:rPr>
                <w:color w:val="auto"/>
                <w:lang w:val="ru-RU"/>
              </w:rPr>
            </w:pPr>
            <w:r w:rsidRPr="001B5041">
              <w:rPr>
                <w:color w:val="auto"/>
                <w:lang w:val="ru-RU"/>
              </w:rPr>
              <w:t xml:space="preserve">Назив </w:t>
            </w:r>
            <w:r w:rsidRPr="00CB0654">
              <w:rPr>
                <w:color w:val="auto"/>
                <w:lang/>
              </w:rPr>
              <w:t xml:space="preserve">факултета на коме </w:t>
            </w:r>
            <w:r w:rsidRPr="001B5041">
              <w:rPr>
                <w:color w:val="auto"/>
                <w:lang w:val="ru-RU"/>
              </w:rPr>
              <w:t xml:space="preserve">је </w:t>
            </w:r>
            <w:r w:rsidRPr="00CB0654">
              <w:rPr>
                <w:color w:val="auto"/>
                <w:lang/>
              </w:rPr>
              <w:t>наставник</w:t>
            </w:r>
            <w:r w:rsidRPr="001B5041">
              <w:rPr>
                <w:color w:val="auto"/>
                <w:lang w:val="ru-RU"/>
              </w:rPr>
              <w:t xml:space="preserve"> запослен </w:t>
            </w: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CA2AD8" w:rsidRDefault="007E6B3C" w:rsidP="00D14E48">
            <w:pPr>
              <w:rPr>
                <w:rFonts w:ascii="Open Sans" w:hAnsi="Open Sans" w:cs="Open Sans"/>
                <w:color w:val="auto"/>
                <w:lang/>
              </w:rPr>
            </w:pPr>
            <w:r>
              <w:rPr>
                <w:rFonts w:ascii="Open Sans" w:hAnsi="Open Sans" w:cs="Open Sans"/>
                <w:color w:val="auto"/>
                <w:lang/>
              </w:rPr>
              <w:t>Факултет заштите на раду у Нишу</w:t>
            </w: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color w:val="auto"/>
                <w:lang w:val="ru-RU"/>
              </w:rPr>
            </w:pPr>
          </w:p>
          <w:p w:rsidR="007E6B3C" w:rsidRPr="001B5041" w:rsidRDefault="007E6B3C" w:rsidP="00D14E48">
            <w:pPr>
              <w:rPr>
                <w:color w:val="auto"/>
                <w:lang w:val="ru-RU"/>
              </w:rPr>
            </w:pPr>
            <w:r w:rsidRPr="00CB0654">
              <w:rPr>
                <w:color w:val="auto"/>
                <w:lang/>
              </w:rPr>
              <w:t>Укупни стаж осигурања (у годинама)</w:t>
            </w: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color w:val="auto"/>
                <w:lang w:val="ru-RU"/>
              </w:rPr>
            </w:pPr>
          </w:p>
          <w:p w:rsidR="007E6B3C" w:rsidRPr="001B5041" w:rsidRDefault="007E6B3C" w:rsidP="00D14E48">
            <w:pPr>
              <w:rPr>
                <w:color w:val="auto"/>
                <w:lang w:val="ru-RU"/>
              </w:rPr>
            </w:pPr>
            <w:r w:rsidRPr="00CB0654">
              <w:rPr>
                <w:color w:val="auto"/>
                <w:lang/>
              </w:rPr>
              <w:t>Радно искуство у високом образовању (у годинама)</w:t>
            </w: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E6B3C" w:rsidRPr="00CB0654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color w:val="auto"/>
                <w:lang w:val="ru-RU"/>
              </w:rPr>
            </w:pPr>
          </w:p>
          <w:p w:rsidR="007E6B3C" w:rsidRPr="00CB0654" w:rsidRDefault="007E6B3C" w:rsidP="00D14E48">
            <w:pPr>
              <w:rPr>
                <w:color w:val="auto"/>
              </w:rPr>
            </w:pPr>
            <w:r w:rsidRPr="00CB0654">
              <w:rPr>
                <w:color w:val="auto"/>
              </w:rPr>
              <w:t>Ужанаучнаобласт</w:t>
            </w:r>
          </w:p>
        </w:tc>
      </w:tr>
      <w:tr w:rsidR="007E6B3C" w:rsidRPr="00CB0654">
        <w:trPr>
          <w:tblCellSpacing w:w="15" w:type="dxa"/>
        </w:trPr>
        <w:tc>
          <w:tcPr>
            <w:tcW w:w="0" w:type="auto"/>
            <w:vAlign w:val="center"/>
          </w:tcPr>
          <w:p w:rsidR="007E6B3C" w:rsidRPr="00CB0654" w:rsidRDefault="007E6B3C" w:rsidP="00D14E48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color w:val="auto"/>
                <w:lang w:val="ru-RU"/>
              </w:rPr>
            </w:pPr>
          </w:p>
          <w:p w:rsidR="007E6B3C" w:rsidRPr="001B5041" w:rsidRDefault="007E6B3C" w:rsidP="00D14E48">
            <w:pPr>
              <w:rPr>
                <w:color w:val="auto"/>
                <w:lang w:val="ru-RU"/>
              </w:rPr>
            </w:pPr>
            <w:r w:rsidRPr="001B5041">
              <w:rPr>
                <w:color w:val="auto"/>
                <w:lang w:val="ru-RU"/>
              </w:rPr>
              <w:t xml:space="preserve">1. </w:t>
            </w:r>
            <w:r w:rsidRPr="00CB0654">
              <w:rPr>
                <w:color w:val="auto"/>
                <w:lang/>
              </w:rPr>
              <w:t>Подаци о избору у звање редовни професор</w:t>
            </w:r>
          </w:p>
          <w:p w:rsidR="007E6B3C" w:rsidRPr="001B5041" w:rsidRDefault="007E6B3C" w:rsidP="00D14E48">
            <w:pPr>
              <w:rPr>
                <w:color w:val="auto"/>
                <w:lang w:val="ru-RU"/>
              </w:rPr>
            </w:pPr>
            <w:r w:rsidRPr="001B5041">
              <w:rPr>
                <w:color w:val="auto"/>
                <w:lang w:val="ru-RU"/>
              </w:rPr>
              <w:t xml:space="preserve">    (навести датум и број Одлуке о избору у звање наставника, као и назив органа који је донео)</w:t>
            </w: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color w:val="auto"/>
                <w:lang w:val="ru-RU"/>
              </w:rPr>
            </w:pPr>
          </w:p>
          <w:p w:rsidR="007E6B3C" w:rsidRPr="001B5041" w:rsidRDefault="007E6B3C" w:rsidP="00D14E48">
            <w:pPr>
              <w:rPr>
                <w:color w:val="auto"/>
                <w:lang w:val="ru-RU"/>
              </w:rPr>
            </w:pPr>
            <w:r w:rsidRPr="001B5041">
              <w:rPr>
                <w:color w:val="auto"/>
                <w:lang w:val="ru-RU"/>
              </w:rPr>
              <w:t>2. Позитивнаоцена</w:t>
            </w:r>
            <w:r w:rsidRPr="00CB0654">
              <w:rPr>
                <w:color w:val="auto"/>
                <w:lang w:val="sr-Cyrl-CS"/>
              </w:rPr>
              <w:t>педагошког</w:t>
            </w:r>
            <w:r w:rsidRPr="001B5041">
              <w:rPr>
                <w:color w:val="auto"/>
                <w:lang w:val="ru-RU"/>
              </w:rPr>
              <w:t>рада</w:t>
            </w:r>
            <w:r w:rsidRPr="00CB0654">
              <w:rPr>
                <w:color w:val="auto"/>
                <w:lang w:val="sr-Cyrl-CS"/>
              </w:rPr>
              <w:t xml:space="preserve"> која се утврђује у складу са чланом 13. Правилника о поступку стицања звања и заснивања радног односа наставника Универзитета у Нишу (навести број и датум утврђене оцене)</w:t>
            </w: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1B5041">
              <w:rPr>
                <w:color w:val="auto"/>
                <w:lang w:val="ru-RU"/>
              </w:rPr>
              <w:t xml:space="preserve">3. Остваренеактивностибар у четириелементадоприносаширојакадемскојзаједнициизчлана 4. </w:t>
            </w:r>
            <w:r w:rsidRPr="00CB0654">
              <w:rPr>
                <w:color w:val="auto"/>
                <w:lang w:val="sr-Cyrl-CS"/>
              </w:rPr>
              <w:t>Ближих критеријума за избор у звања наставника</w:t>
            </w: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E6B3C" w:rsidRPr="00CB0654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7E6B3C" w:rsidRPr="00CB0654" w:rsidRDefault="007E6B3C" w:rsidP="00D14E48">
            <w:pPr>
              <w:rPr>
                <w:rFonts w:ascii="Open Sans" w:hAnsi="Open Sans" w:cs="Open Sans"/>
                <w:color w:val="auto"/>
              </w:rPr>
            </w:pPr>
            <w:r w:rsidRPr="00CB0654">
              <w:rPr>
                <w:color w:val="auto"/>
              </w:rPr>
              <w:t>4. Руковођењеиличланство у комисијамазанајмањепетдипломскихрадова, одкојихнајмањедваодпоследњегизбора</w:t>
            </w:r>
          </w:p>
        </w:tc>
      </w:tr>
      <w:tr w:rsidR="007E6B3C" w:rsidRPr="00CB0654">
        <w:trPr>
          <w:tblCellSpacing w:w="15" w:type="dxa"/>
        </w:trPr>
        <w:tc>
          <w:tcPr>
            <w:tcW w:w="0" w:type="auto"/>
            <w:vAlign w:val="center"/>
          </w:tcPr>
          <w:p w:rsidR="007E6B3C" w:rsidRPr="00CB0654" w:rsidRDefault="007E6B3C" w:rsidP="00D14E48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7E6B3C" w:rsidRPr="00CB0654">
        <w:trPr>
          <w:tblCellSpacing w:w="15" w:type="dxa"/>
        </w:trPr>
        <w:tc>
          <w:tcPr>
            <w:tcW w:w="0" w:type="auto"/>
            <w:vAlign w:val="center"/>
          </w:tcPr>
          <w:p w:rsidR="007E6B3C" w:rsidRPr="00CB0654" w:rsidRDefault="007E6B3C" w:rsidP="00D14E48">
            <w:pPr>
              <w:rPr>
                <w:rFonts w:ascii="Open Sans" w:hAnsi="Open Sans" w:cs="Open Sans"/>
                <w:color w:val="auto"/>
              </w:rPr>
            </w:pPr>
          </w:p>
          <w:p w:rsidR="007E6B3C" w:rsidRPr="00CB0654" w:rsidRDefault="007E6B3C" w:rsidP="00D14E48">
            <w:pPr>
              <w:rPr>
                <w:rFonts w:ascii="Open Sans" w:hAnsi="Open Sans" w:cs="Open Sans"/>
                <w:color w:val="auto"/>
              </w:rPr>
            </w:pPr>
            <w:r w:rsidRPr="00CB0654">
              <w:rPr>
                <w:color w:val="auto"/>
              </w:rPr>
              <w:t>5. Руковођењебарједномдокторскомдисертацијомиличланство у најмањедвекомисијезаодбранудокторскедисертације</w:t>
            </w:r>
          </w:p>
        </w:tc>
      </w:tr>
      <w:tr w:rsidR="007E6B3C" w:rsidRPr="00CB0654">
        <w:trPr>
          <w:tblCellSpacing w:w="15" w:type="dxa"/>
        </w:trPr>
        <w:tc>
          <w:tcPr>
            <w:tcW w:w="0" w:type="auto"/>
            <w:vAlign w:val="center"/>
          </w:tcPr>
          <w:p w:rsidR="007E6B3C" w:rsidRPr="00CB0654" w:rsidRDefault="007E6B3C" w:rsidP="00D14E48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color w:val="auto"/>
                <w:lang w:val="ru-RU"/>
              </w:rPr>
            </w:pPr>
          </w:p>
          <w:p w:rsidR="007E6B3C" w:rsidRPr="001B5041" w:rsidRDefault="007E6B3C" w:rsidP="00D14E48">
            <w:pPr>
              <w:rPr>
                <w:color w:val="auto"/>
                <w:lang w:val="ru-RU"/>
              </w:rPr>
            </w:pPr>
            <w:r w:rsidRPr="001B5041">
              <w:rPr>
                <w:color w:val="auto"/>
                <w:lang w:val="ru-RU"/>
              </w:rPr>
              <w:t xml:space="preserve">6. Остварени резултати у развоју научно-наставног подмлатка на факултету </w:t>
            </w: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1B5041">
              <w:rPr>
                <w:color w:val="auto"/>
                <w:lang w:val="ru-RU"/>
              </w:rPr>
              <w:t>7. Објављен</w:t>
            </w:r>
            <w:r w:rsidRPr="00CB0654">
              <w:rPr>
                <w:noProof/>
                <w:color w:val="auto"/>
                <w:lang w:val="sr-Cyrl-CS"/>
              </w:rPr>
              <w:t>универзитетски уџбеник за предмет из студијског програма факултета, односно универзитета или научна монографија (са ИСБН бројем) из уже научне области за коју се бира, у периоду од избора у претходно звање</w:t>
            </w: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1B5041">
              <w:rPr>
                <w:color w:val="auto"/>
                <w:lang w:val="ru-RU"/>
              </w:rPr>
              <w:t xml:space="preserve">8. У последњихпетгодинанајмањеједанрадобјављен у часописукојииздајеУниверзитет у НишуилифакултетУниверзитета у Нишуилиса </w:t>
            </w:r>
            <w:r w:rsidRPr="00CB0654">
              <w:rPr>
                <w:color w:val="auto"/>
              </w:rPr>
              <w:t>SCI</w:t>
            </w:r>
            <w:r w:rsidRPr="001B5041">
              <w:rPr>
                <w:color w:val="auto"/>
                <w:lang w:val="ru-RU"/>
              </w:rPr>
              <w:t xml:space="preserve"> </w:t>
            </w:r>
            <w:r w:rsidRPr="00CB0654">
              <w:rPr>
                <w:color w:val="auto"/>
                <w:lang w:val="ru-RU"/>
              </w:rPr>
              <w:t>листе</w:t>
            </w: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7E6B3C" w:rsidRPr="001B5041" w:rsidRDefault="007E6B3C" w:rsidP="00D14E48">
            <w:pPr>
              <w:rPr>
                <w:color w:val="auto"/>
                <w:lang w:val="ru-RU"/>
              </w:rPr>
            </w:pPr>
            <w:r w:rsidRPr="001B5041">
              <w:rPr>
                <w:color w:val="auto"/>
                <w:lang w:val="ru-RU"/>
              </w:rPr>
              <w:t>9. Одизбора у претходнозвањенајмањедварада</w:t>
            </w:r>
            <w:r w:rsidRPr="00CB0654">
              <w:rPr>
                <w:color w:val="auto"/>
                <w:lang w:val="ru-RU"/>
              </w:rPr>
              <w:t xml:space="preserve"> објављена у</w:t>
            </w:r>
            <w:r w:rsidRPr="001B5041">
              <w:rPr>
                <w:color w:val="auto"/>
                <w:lang w:val="ru-RU"/>
              </w:rPr>
              <w:t>часописима:</w:t>
            </w:r>
          </w:p>
          <w:p w:rsidR="007E6B3C" w:rsidRPr="00CB0654" w:rsidRDefault="007E6B3C" w:rsidP="00CA2AD8">
            <w:pPr>
              <w:numPr>
                <w:ilvl w:val="0"/>
                <w:numId w:val="3"/>
              </w:numPr>
              <w:rPr>
                <w:color w:val="auto"/>
              </w:rPr>
            </w:pPr>
            <w:r w:rsidRPr="00CB0654">
              <w:rPr>
                <w:color w:val="auto"/>
              </w:rPr>
              <w:t>категоријеМ21, или</w:t>
            </w:r>
          </w:p>
          <w:p w:rsidR="007E6B3C" w:rsidRPr="00CB0654" w:rsidRDefault="007E6B3C" w:rsidP="00CA2AD8">
            <w:pPr>
              <w:numPr>
                <w:ilvl w:val="0"/>
                <w:numId w:val="3"/>
              </w:numPr>
              <w:rPr>
                <w:color w:val="auto"/>
              </w:rPr>
            </w:pPr>
            <w:r w:rsidRPr="00CB0654">
              <w:rPr>
                <w:color w:val="auto"/>
              </w:rPr>
              <w:t>категоријеМ22, или</w:t>
            </w:r>
          </w:p>
          <w:p w:rsidR="007E6B3C" w:rsidRPr="00CB0654" w:rsidRDefault="007E6B3C" w:rsidP="00CA2AD8">
            <w:pPr>
              <w:numPr>
                <w:ilvl w:val="0"/>
                <w:numId w:val="3"/>
              </w:numPr>
              <w:rPr>
                <w:color w:val="auto"/>
              </w:rPr>
            </w:pPr>
            <w:r w:rsidRPr="00CB0654">
              <w:rPr>
                <w:color w:val="auto"/>
              </w:rPr>
              <w:t>категоријеМ23, сапетогодишњимимпактфакторомвећимод 0.49 премаТомсонРојтерслисти, или</w:t>
            </w:r>
          </w:p>
          <w:p w:rsidR="007E6B3C" w:rsidRPr="00CB0654" w:rsidRDefault="007E6B3C" w:rsidP="00CA2AD8">
            <w:pPr>
              <w:numPr>
                <w:ilvl w:val="0"/>
                <w:numId w:val="3"/>
              </w:numPr>
              <w:rPr>
                <w:color w:val="auto"/>
              </w:rPr>
            </w:pPr>
            <w:r w:rsidRPr="00CB0654">
              <w:rPr>
                <w:color w:val="auto"/>
              </w:rPr>
              <w:t>саSSCIлисте, или</w:t>
            </w:r>
          </w:p>
          <w:p w:rsidR="007E6B3C" w:rsidRPr="00CB0654" w:rsidRDefault="007E6B3C" w:rsidP="00CA2AD8">
            <w:pPr>
              <w:numPr>
                <w:ilvl w:val="0"/>
                <w:numId w:val="3"/>
              </w:numPr>
              <w:rPr>
                <w:color w:val="auto"/>
              </w:rPr>
            </w:pPr>
            <w:r w:rsidRPr="00CB0654">
              <w:rPr>
                <w:color w:val="auto"/>
              </w:rPr>
              <w:t xml:space="preserve">са SCI </w:t>
            </w:r>
            <w:r w:rsidRPr="00CB0654">
              <w:rPr>
                <w:color w:val="auto"/>
                <w:lang w:val="ru-RU"/>
              </w:rPr>
              <w:t>листе,</w:t>
            </w:r>
          </w:p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1B5041">
              <w:rPr>
                <w:color w:val="auto"/>
                <w:lang w:val="ru-RU"/>
              </w:rPr>
              <w:t>причемурадовимогубитиизразличитихкатегоријаилилисти (нав</w:t>
            </w:r>
            <w:r w:rsidRPr="00CB0654">
              <w:rPr>
                <w:color w:val="auto"/>
              </w:rPr>
              <w:t>e</w:t>
            </w:r>
            <w:r w:rsidRPr="001B5041">
              <w:rPr>
                <w:color w:val="auto"/>
                <w:lang w:val="ru-RU"/>
              </w:rPr>
              <w:t xml:space="preserve">стиподатке о научнимрадовима, </w:t>
            </w:r>
            <w:r w:rsidRPr="00CB0654">
              <w:rPr>
                <w:color w:val="auto"/>
              </w:rPr>
              <w:t>DOI</w:t>
            </w:r>
            <w:r w:rsidRPr="001B5041">
              <w:rPr>
                <w:color w:val="auto"/>
                <w:lang w:val="ru-RU"/>
              </w:rPr>
              <w:t>бројеве)</w:t>
            </w: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1B5041">
              <w:rPr>
                <w:color w:val="auto"/>
                <w:lang w:val="ru-RU"/>
              </w:rPr>
              <w:t>замена</w:t>
            </w:r>
            <w:r>
              <w:rPr>
                <w:color w:val="auto"/>
                <w:lang/>
              </w:rPr>
              <w:t xml:space="preserve"> 1</w:t>
            </w:r>
            <w:r w:rsidRPr="001B5041">
              <w:rPr>
                <w:color w:val="auto"/>
                <w:lang w:val="ru-RU"/>
              </w:rPr>
              <w:t xml:space="preserve">: Једанрад у </w:t>
            </w:r>
            <w:r w:rsidRPr="00CB0654">
              <w:rPr>
                <w:color w:val="auto"/>
                <w:lang w:val="ru-RU"/>
              </w:rPr>
              <w:t>часописимаиз наведених категорија</w:t>
            </w:r>
            <w:r w:rsidRPr="001B5041">
              <w:rPr>
                <w:color w:val="auto"/>
                <w:lang w:val="ru-RU"/>
              </w:rPr>
              <w:t xml:space="preserve"> и листизамењујесесадварада у часописимакојисеиздајунаенглеском, француском, немачкомилирускомјезику</w:t>
            </w: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color w:val="auto"/>
                <w:lang w:val="ru-RU"/>
              </w:rPr>
            </w:pPr>
          </w:p>
          <w:p w:rsidR="007E6B3C" w:rsidRPr="001B5041" w:rsidRDefault="007E6B3C" w:rsidP="00D14E48">
            <w:pPr>
              <w:rPr>
                <w:color w:val="auto"/>
                <w:lang w:val="ru-RU"/>
              </w:rPr>
            </w:pPr>
            <w:r w:rsidRPr="001B5041">
              <w:rPr>
                <w:color w:val="auto"/>
                <w:lang w:val="ru-RU"/>
              </w:rPr>
              <w:t>замена</w:t>
            </w:r>
            <w:r>
              <w:rPr>
                <w:color w:val="auto"/>
                <w:lang/>
              </w:rPr>
              <w:t xml:space="preserve"> 2</w:t>
            </w:r>
            <w:r w:rsidRPr="001B5041">
              <w:rPr>
                <w:color w:val="auto"/>
                <w:lang w:val="ru-RU"/>
              </w:rPr>
              <w:t>: Преводи</w:t>
            </w:r>
            <w:r w:rsidRPr="00CB0654">
              <w:rPr>
                <w:color w:val="auto"/>
                <w:lang w:val="ru-RU"/>
              </w:rPr>
              <w:t>изворног текста у облику студије, поглавља или чланка, превод или стручна редакција превода научне монографске књиге – само за старе језике (старогрчки, латински, старословенски, отомански…)</w:t>
            </w: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color w:val="auto"/>
                <w:lang w:val="ru-RU"/>
              </w:rPr>
            </w:pPr>
          </w:p>
          <w:p w:rsidR="007E6B3C" w:rsidRPr="001B5041" w:rsidRDefault="007E6B3C" w:rsidP="00D14E48">
            <w:pPr>
              <w:rPr>
                <w:color w:val="auto"/>
                <w:lang w:val="ru-RU"/>
              </w:rPr>
            </w:pPr>
            <w:r w:rsidRPr="001B5041">
              <w:rPr>
                <w:color w:val="auto"/>
                <w:lang w:val="ru-RU"/>
              </w:rPr>
              <w:t>замена</w:t>
            </w:r>
            <w:r>
              <w:rPr>
                <w:color w:val="auto"/>
                <w:lang/>
              </w:rPr>
              <w:t xml:space="preserve"> 3</w:t>
            </w:r>
            <w:r w:rsidRPr="001B5041">
              <w:rPr>
                <w:color w:val="auto"/>
                <w:lang w:val="ru-RU"/>
              </w:rPr>
              <w:t>: Радовизаобластсрпскефилологије, као и историје и етнологије, написанинасрпскомјезику и објављени у часописимакојисуодлукомМинистарствапросвете, науке и технолошкогразвојаверификованикаомеђународни</w:t>
            </w: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color w:val="auto"/>
                <w:lang w:val="ru-RU"/>
              </w:rPr>
            </w:pPr>
          </w:p>
          <w:p w:rsidR="007E6B3C" w:rsidRPr="001B5041" w:rsidRDefault="007E6B3C" w:rsidP="00D14E48">
            <w:pPr>
              <w:rPr>
                <w:color w:val="auto"/>
                <w:lang w:val="ru-RU"/>
              </w:rPr>
            </w:pPr>
            <w:r w:rsidRPr="001B5041">
              <w:rPr>
                <w:color w:val="auto"/>
                <w:lang w:val="ru-RU"/>
              </w:rPr>
              <w:t>замена</w:t>
            </w:r>
            <w:r>
              <w:rPr>
                <w:color w:val="auto"/>
                <w:lang/>
              </w:rPr>
              <w:t xml:space="preserve"> 4</w:t>
            </w:r>
            <w:r w:rsidRPr="001B5041">
              <w:rPr>
                <w:color w:val="auto"/>
                <w:lang w:val="ru-RU"/>
              </w:rPr>
              <w:t xml:space="preserve">: Радовизаобластстранихфилологија (германистика, романистика, русистика, полонистика, бохемистика, хеленистика, италијанистика, хиспанистика и </w:t>
            </w:r>
            <w:r w:rsidRPr="00CB0654">
              <w:rPr>
                <w:color w:val="auto"/>
                <w:lang w:val="sr-Cyrl-CS"/>
              </w:rPr>
              <w:t>друго</w:t>
            </w:r>
            <w:r w:rsidRPr="001B5041">
              <w:rPr>
                <w:color w:val="auto"/>
                <w:lang w:val="ru-RU"/>
              </w:rPr>
              <w:t xml:space="preserve">), објављени у часописима у којимасерадовиштампајунајезикуизужефилолошкенаучнеобласти (немачкијезик, францускијезик, шпанскијезик, рускијезик, пољскијезик, новогрчкијезик, италијанскијезик и </w:t>
            </w:r>
            <w:r w:rsidRPr="00CB0654">
              <w:rPr>
                <w:color w:val="auto"/>
                <w:lang w:val="sr-Cyrl-CS"/>
              </w:rPr>
              <w:t>друго</w:t>
            </w:r>
            <w:r w:rsidRPr="001B5041">
              <w:rPr>
                <w:color w:val="auto"/>
                <w:lang w:val="ru-RU"/>
              </w:rPr>
              <w:t xml:space="preserve">) </w:t>
            </w: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1B5041">
              <w:rPr>
                <w:color w:val="auto"/>
                <w:lang w:val="ru-RU"/>
              </w:rPr>
              <w:t>замена</w:t>
            </w:r>
            <w:r>
              <w:rPr>
                <w:color w:val="auto"/>
                <w:lang/>
              </w:rPr>
              <w:t xml:space="preserve"> 5</w:t>
            </w:r>
            <w:bookmarkStart w:id="0" w:name="_GoBack"/>
            <w:bookmarkEnd w:id="0"/>
            <w:r w:rsidRPr="001B5041">
              <w:rPr>
                <w:color w:val="auto"/>
                <w:lang w:val="ru-RU"/>
              </w:rPr>
              <w:t xml:space="preserve">: </w:t>
            </w:r>
            <w:r w:rsidRPr="00CB0654">
              <w:rPr>
                <w:color w:val="auto"/>
                <w:lang w:val="sr-Cyrl-CS"/>
              </w:rPr>
              <w:t xml:space="preserve">На конкурсима коју буду расписани до 31.12.2018. године радове са </w:t>
            </w:r>
            <w:r w:rsidRPr="00CB0654">
              <w:rPr>
                <w:color w:val="auto"/>
              </w:rPr>
              <w:t>SSCI</w:t>
            </w:r>
            <w:r w:rsidRPr="00CB0654">
              <w:rPr>
                <w:color w:val="auto"/>
                <w:lang w:val="sr-Cyrl-CS"/>
              </w:rPr>
              <w:t>и</w:t>
            </w:r>
            <w:r w:rsidRPr="001B5041">
              <w:rPr>
                <w:color w:val="auto"/>
                <w:lang w:val="ru-RU"/>
              </w:rPr>
              <w:t xml:space="preserve"> </w:t>
            </w:r>
            <w:r w:rsidRPr="00CB0654">
              <w:rPr>
                <w:color w:val="auto"/>
              </w:rPr>
              <w:t>SCI</w:t>
            </w:r>
            <w:r w:rsidRPr="00CB0654">
              <w:rPr>
                <w:color w:val="auto"/>
                <w:lang w:val="sr-Cyrl-CS"/>
              </w:rPr>
              <w:t xml:space="preserve"> листе кандидати могу заменити са два рада у часописима са </w:t>
            </w:r>
            <w:r w:rsidRPr="00CB0654">
              <w:rPr>
                <w:color w:val="auto"/>
              </w:rPr>
              <w:t>SCIE</w:t>
            </w:r>
            <w:r w:rsidRPr="00CB0654">
              <w:rPr>
                <w:color w:val="auto"/>
                <w:lang w:val="sr-Cyrl-CS"/>
              </w:rPr>
              <w:t>листе, из категорије М14 или категорије М24, у часописима који се издају на енглеском, француском, немачком или руском језику</w:t>
            </w: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CB0654" w:rsidRDefault="007E6B3C" w:rsidP="00D14E48">
            <w:pPr>
              <w:rPr>
                <w:rFonts w:ascii="Open Sans" w:hAnsi="Open Sans" w:cs="Open Sans"/>
                <w:color w:val="auto"/>
                <w:lang w:val="sr-Cyrl-CS"/>
              </w:rPr>
            </w:pPr>
          </w:p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  <w:r w:rsidRPr="001B5041">
              <w:rPr>
                <w:color w:val="auto"/>
                <w:lang w:val="ru-RU"/>
              </w:rPr>
              <w:t>10. Н</w:t>
            </w:r>
            <w:r w:rsidRPr="00CB0654">
              <w:rPr>
                <w:color w:val="auto"/>
                <w:lang w:val="ru-RU"/>
              </w:rPr>
              <w:t xml:space="preserve">ајмање </w:t>
            </w:r>
            <w:r w:rsidRPr="001B5041">
              <w:rPr>
                <w:color w:val="auto"/>
                <w:lang w:val="ru-RU"/>
              </w:rPr>
              <w:t>шест</w:t>
            </w:r>
            <w:r w:rsidRPr="00CB0654">
              <w:rPr>
                <w:color w:val="auto"/>
                <w:lang w:val="ru-RU"/>
              </w:rPr>
              <w:t xml:space="preserve"> излагања на међународним или домаћим научним скуповима (копије радова из Зборника радова скупа или потврде организатора скупа да су радови презентовани)</w:t>
            </w:r>
          </w:p>
        </w:tc>
      </w:tr>
      <w:tr w:rsidR="007E6B3C" w:rsidRPr="001B5041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  <w:tr w:rsidR="007E6B3C" w:rsidRPr="00CB0654">
        <w:trPr>
          <w:tblCellSpacing w:w="15" w:type="dxa"/>
        </w:trPr>
        <w:tc>
          <w:tcPr>
            <w:tcW w:w="0" w:type="auto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  <w:p w:rsidR="007E6B3C" w:rsidRPr="00CB0654" w:rsidRDefault="007E6B3C" w:rsidP="00D14E48">
            <w:pPr>
              <w:rPr>
                <w:rFonts w:ascii="Open Sans" w:hAnsi="Open Sans" w:cs="Open Sans"/>
                <w:color w:val="auto"/>
              </w:rPr>
            </w:pPr>
            <w:r w:rsidRPr="00CB0654">
              <w:rPr>
                <w:color w:val="auto"/>
              </w:rPr>
              <w:t>1</w:t>
            </w:r>
            <w:r w:rsidRPr="00CB0654">
              <w:rPr>
                <w:color w:val="auto"/>
                <w:lang w:val="sr-Cyrl-CS"/>
              </w:rPr>
              <w:t>1</w:t>
            </w:r>
            <w:r w:rsidRPr="00CB0654">
              <w:rPr>
                <w:color w:val="auto"/>
              </w:rPr>
              <w:t>. Цитираностод 10 хетероцитата</w:t>
            </w:r>
          </w:p>
        </w:tc>
      </w:tr>
      <w:tr w:rsidR="007E6B3C" w:rsidRPr="00CB0654">
        <w:trPr>
          <w:tblCellSpacing w:w="15" w:type="dxa"/>
        </w:trPr>
        <w:tc>
          <w:tcPr>
            <w:tcW w:w="0" w:type="auto"/>
            <w:vAlign w:val="center"/>
          </w:tcPr>
          <w:p w:rsidR="007E6B3C" w:rsidRPr="00CB0654" w:rsidRDefault="007E6B3C" w:rsidP="00D14E48">
            <w:pPr>
              <w:rPr>
                <w:rFonts w:ascii="Open Sans" w:hAnsi="Open Sans" w:cs="Open Sans"/>
                <w:color w:val="auto"/>
              </w:rPr>
            </w:pPr>
          </w:p>
        </w:tc>
      </w:tr>
      <w:tr w:rsidR="007E6B3C" w:rsidRPr="001B5041">
        <w:trPr>
          <w:tblCellSpacing w:w="15" w:type="dxa"/>
        </w:trPr>
        <w:tc>
          <w:tcPr>
            <w:tcW w:w="11136" w:type="dxa"/>
            <w:vAlign w:val="center"/>
          </w:tcPr>
          <w:p w:rsidR="007E6B3C" w:rsidRPr="00CB0654" w:rsidRDefault="007E6B3C" w:rsidP="00D14E48">
            <w:pPr>
              <w:rPr>
                <w:color w:val="auto"/>
                <w:lang w:val="sr-Cyrl-CS"/>
              </w:rPr>
            </w:pPr>
          </w:p>
          <w:p w:rsidR="007E6B3C" w:rsidRPr="001B5041" w:rsidRDefault="007E6B3C" w:rsidP="00D14E48">
            <w:pPr>
              <w:rPr>
                <w:color w:val="auto"/>
                <w:lang w:val="ru-RU"/>
              </w:rPr>
            </w:pPr>
            <w:r w:rsidRPr="001B5041">
              <w:rPr>
                <w:color w:val="auto"/>
                <w:lang w:val="ru-RU"/>
              </w:rPr>
              <w:t>1</w:t>
            </w:r>
            <w:r w:rsidRPr="00CB0654">
              <w:rPr>
                <w:color w:val="auto"/>
                <w:lang w:val="sr-Cyrl-CS"/>
              </w:rPr>
              <w:t>2</w:t>
            </w:r>
            <w:r w:rsidRPr="001B5041">
              <w:rPr>
                <w:color w:val="auto"/>
                <w:lang w:val="ru-RU"/>
              </w:rPr>
              <w:t>. Условизаментора</w:t>
            </w:r>
            <w:r w:rsidRPr="00CB0654">
              <w:rPr>
                <w:color w:val="auto"/>
                <w:lang w:val="sr-Latn-CS"/>
              </w:rPr>
              <w:t xml:space="preserve"> -</w:t>
            </w:r>
            <w:r w:rsidRPr="001B5041">
              <w:rPr>
                <w:color w:val="auto"/>
                <w:lang w:val="ru-RU"/>
              </w:rPr>
              <w:t xml:space="preserve"> у претходних 10 годинаостваренанајмање 24 бода, и то: </w:t>
            </w:r>
          </w:p>
          <w:p w:rsidR="007E6B3C" w:rsidRPr="00CB0654" w:rsidRDefault="007E6B3C" w:rsidP="00CA2AD8">
            <w:pPr>
              <w:numPr>
                <w:ilvl w:val="0"/>
                <w:numId w:val="4"/>
              </w:numPr>
              <w:rPr>
                <w:color w:val="auto"/>
              </w:rPr>
            </w:pPr>
            <w:r w:rsidRPr="00CB0654">
              <w:rPr>
                <w:color w:val="auto"/>
              </w:rPr>
              <w:t xml:space="preserve">најмање 4 бодазарад у часописусалистаSSCI, ERIH, HEINONLINE и EconLitили у часописукатегоријеM24, и </w:t>
            </w:r>
          </w:p>
          <w:p w:rsidR="007E6B3C" w:rsidRPr="00CB0654" w:rsidRDefault="007E6B3C" w:rsidP="00CA2AD8">
            <w:pPr>
              <w:numPr>
                <w:ilvl w:val="0"/>
                <w:numId w:val="4"/>
              </w:numPr>
              <w:rPr>
                <w:color w:val="auto"/>
                <w:lang w:val="sr-Cyrl-CS"/>
              </w:rPr>
            </w:pPr>
            <w:r w:rsidRPr="001B5041">
              <w:rPr>
                <w:color w:val="auto"/>
                <w:lang w:val="ru-RU"/>
              </w:rPr>
              <w:t xml:space="preserve">најмање 20 бодовазарадовекатегорије: </w:t>
            </w:r>
            <w:r w:rsidRPr="00CB0654">
              <w:rPr>
                <w:color w:val="auto"/>
              </w:rPr>
              <w:t>M</w:t>
            </w:r>
            <w:r w:rsidRPr="001B5041">
              <w:rPr>
                <w:color w:val="auto"/>
                <w:lang w:val="ru-RU"/>
              </w:rPr>
              <w:t xml:space="preserve">11; </w:t>
            </w:r>
            <w:r w:rsidRPr="00CB0654">
              <w:rPr>
                <w:color w:val="auto"/>
              </w:rPr>
              <w:t>M</w:t>
            </w:r>
            <w:r w:rsidRPr="001B5041">
              <w:rPr>
                <w:color w:val="auto"/>
                <w:lang w:val="ru-RU"/>
              </w:rPr>
              <w:t xml:space="preserve">12; </w:t>
            </w:r>
            <w:r w:rsidRPr="00CB0654">
              <w:rPr>
                <w:color w:val="auto"/>
              </w:rPr>
              <w:t>M</w:t>
            </w:r>
            <w:r w:rsidRPr="001B5041">
              <w:rPr>
                <w:color w:val="auto"/>
                <w:lang w:val="ru-RU"/>
              </w:rPr>
              <w:t xml:space="preserve">13; </w:t>
            </w:r>
            <w:r w:rsidRPr="00CB0654">
              <w:rPr>
                <w:color w:val="auto"/>
              </w:rPr>
              <w:t>M</w:t>
            </w:r>
            <w:r w:rsidRPr="001B5041">
              <w:rPr>
                <w:color w:val="auto"/>
                <w:lang w:val="ru-RU"/>
              </w:rPr>
              <w:t xml:space="preserve">14; </w:t>
            </w:r>
            <w:r w:rsidRPr="00CB0654">
              <w:rPr>
                <w:color w:val="auto"/>
              </w:rPr>
              <w:t>M</w:t>
            </w:r>
            <w:r w:rsidRPr="001B5041">
              <w:rPr>
                <w:color w:val="auto"/>
                <w:lang w:val="ru-RU"/>
              </w:rPr>
              <w:t xml:space="preserve">21; </w:t>
            </w:r>
            <w:r w:rsidRPr="00CB0654">
              <w:rPr>
                <w:color w:val="auto"/>
              </w:rPr>
              <w:t>M</w:t>
            </w:r>
            <w:r w:rsidRPr="001B5041">
              <w:rPr>
                <w:color w:val="auto"/>
                <w:lang w:val="ru-RU"/>
              </w:rPr>
              <w:t xml:space="preserve">22; </w:t>
            </w:r>
            <w:r w:rsidRPr="00CB0654">
              <w:rPr>
                <w:color w:val="auto"/>
              </w:rPr>
              <w:t>M</w:t>
            </w:r>
            <w:r w:rsidRPr="001B5041">
              <w:rPr>
                <w:color w:val="auto"/>
                <w:lang w:val="ru-RU"/>
              </w:rPr>
              <w:t xml:space="preserve">23; </w:t>
            </w:r>
            <w:r w:rsidRPr="00CB0654">
              <w:rPr>
                <w:color w:val="auto"/>
              </w:rPr>
              <w:t>M</w:t>
            </w:r>
            <w:r w:rsidRPr="001B5041">
              <w:rPr>
                <w:color w:val="auto"/>
                <w:lang w:val="ru-RU"/>
              </w:rPr>
              <w:t xml:space="preserve">24; </w:t>
            </w:r>
            <w:r w:rsidRPr="00CB0654">
              <w:rPr>
                <w:color w:val="auto"/>
              </w:rPr>
              <w:t>M</w:t>
            </w:r>
            <w:r w:rsidRPr="001B5041">
              <w:rPr>
                <w:color w:val="auto"/>
                <w:lang w:val="ru-RU"/>
              </w:rPr>
              <w:t xml:space="preserve">31; </w:t>
            </w:r>
            <w:r w:rsidRPr="00CB0654">
              <w:rPr>
                <w:color w:val="auto"/>
              </w:rPr>
              <w:t>M</w:t>
            </w:r>
            <w:r w:rsidRPr="001B5041">
              <w:rPr>
                <w:color w:val="auto"/>
                <w:lang w:val="ru-RU"/>
              </w:rPr>
              <w:t xml:space="preserve">32; </w:t>
            </w:r>
            <w:r w:rsidRPr="00CB0654">
              <w:rPr>
                <w:color w:val="auto"/>
              </w:rPr>
              <w:t>M</w:t>
            </w:r>
            <w:r w:rsidRPr="001B5041">
              <w:rPr>
                <w:color w:val="auto"/>
                <w:lang w:val="ru-RU"/>
              </w:rPr>
              <w:t xml:space="preserve">33; </w:t>
            </w:r>
            <w:r w:rsidRPr="00CB0654">
              <w:rPr>
                <w:color w:val="auto"/>
              </w:rPr>
              <w:t>M</w:t>
            </w:r>
            <w:r w:rsidRPr="001B5041">
              <w:rPr>
                <w:color w:val="auto"/>
                <w:lang w:val="ru-RU"/>
              </w:rPr>
              <w:t xml:space="preserve">34 и </w:t>
            </w:r>
            <w:r w:rsidRPr="00CB0654">
              <w:rPr>
                <w:color w:val="auto"/>
              </w:rPr>
              <w:t>M</w:t>
            </w:r>
            <w:r w:rsidRPr="001B5041">
              <w:rPr>
                <w:color w:val="auto"/>
                <w:lang w:val="ru-RU"/>
              </w:rPr>
              <w:t>51</w:t>
            </w:r>
            <w:r w:rsidRPr="00CB0654">
              <w:rPr>
                <w:color w:val="auto"/>
                <w:lang w:val="sr-Cyrl-CS"/>
              </w:rPr>
              <w:t>.</w:t>
            </w:r>
          </w:p>
          <w:p w:rsidR="007E6B3C" w:rsidRPr="001B5041" w:rsidRDefault="007E6B3C" w:rsidP="00D14E48">
            <w:pPr>
              <w:rPr>
                <w:color w:val="auto"/>
                <w:lang w:val="ru-RU"/>
              </w:rPr>
            </w:pPr>
            <w:r w:rsidRPr="00CB0654">
              <w:rPr>
                <w:color w:val="auto"/>
                <w:lang w:val="sr-Cyrl-CS"/>
              </w:rPr>
              <w:t>Радови категорије М31, М32, М33 и М34 доносе највише 20% потребних бодова.</w:t>
            </w:r>
          </w:p>
          <w:p w:rsidR="007E6B3C" w:rsidRPr="001B5041" w:rsidRDefault="007E6B3C" w:rsidP="00D14E48">
            <w:pPr>
              <w:rPr>
                <w:color w:val="auto"/>
                <w:lang w:val="ru-RU"/>
              </w:rPr>
            </w:pPr>
          </w:p>
        </w:tc>
      </w:tr>
      <w:tr w:rsidR="007E6B3C" w:rsidRPr="001B5041">
        <w:trPr>
          <w:tblCellSpacing w:w="15" w:type="dxa"/>
        </w:trPr>
        <w:tc>
          <w:tcPr>
            <w:tcW w:w="11136" w:type="dxa"/>
            <w:vAlign w:val="center"/>
          </w:tcPr>
          <w:p w:rsidR="007E6B3C" w:rsidRPr="001B5041" w:rsidRDefault="007E6B3C" w:rsidP="00D14E48">
            <w:pPr>
              <w:rPr>
                <w:rFonts w:ascii="Open Sans" w:hAnsi="Open Sans" w:cs="Open Sans"/>
                <w:color w:val="auto"/>
                <w:lang w:val="ru-RU"/>
              </w:rPr>
            </w:pPr>
          </w:p>
        </w:tc>
      </w:tr>
    </w:tbl>
    <w:p w:rsidR="007E6B3C" w:rsidRPr="00CB0654" w:rsidRDefault="007E6B3C" w:rsidP="00CA2AD8">
      <w:pPr>
        <w:rPr>
          <w:rFonts w:ascii="Open Sans" w:hAnsi="Open Sans" w:cs="Open Sans"/>
          <w:color w:val="auto"/>
          <w:lang/>
        </w:rPr>
      </w:pPr>
    </w:p>
    <w:p w:rsidR="007E6B3C" w:rsidRPr="00114305" w:rsidRDefault="007E6B3C" w:rsidP="00D42149">
      <w:pPr>
        <w:rPr>
          <w:rFonts w:ascii="Open Sans" w:hAnsi="Open Sans" w:cs="Open Sans"/>
          <w:color w:val="auto"/>
          <w:lang/>
        </w:rPr>
      </w:pPr>
    </w:p>
    <w:p w:rsidR="007E6B3C" w:rsidRPr="00114305" w:rsidRDefault="007E6B3C" w:rsidP="00D42149">
      <w:pPr>
        <w:rPr>
          <w:rFonts w:ascii="Open Sans" w:hAnsi="Open Sans" w:cs="Open Sans"/>
          <w:b/>
          <w:bCs/>
          <w:color w:val="auto"/>
          <w:lang/>
        </w:rPr>
      </w:pPr>
    </w:p>
    <w:p w:rsidR="007E6B3C" w:rsidRPr="00114305" w:rsidRDefault="007E6B3C" w:rsidP="00D42149">
      <w:pPr>
        <w:rPr>
          <w:rFonts w:ascii="Open Sans" w:hAnsi="Open Sans" w:cs="Open Sans"/>
          <w:color w:val="auto"/>
          <w:lang/>
        </w:rPr>
      </w:pPr>
      <w:r w:rsidRPr="00114305">
        <w:rPr>
          <w:rFonts w:ascii="Open Sans" w:hAnsi="Open Sans" w:cs="Open Sans"/>
          <w:b/>
          <w:bCs/>
          <w:color w:val="auto"/>
          <w:lang/>
        </w:rPr>
        <w:t>Потпис кандидата:</w:t>
      </w:r>
      <w:r w:rsidRPr="001B5041">
        <w:rPr>
          <w:rFonts w:ascii="Open Sans" w:hAnsi="Open Sans" w:cs="Open Sans"/>
          <w:color w:val="auto"/>
          <w:lang w:val="ru-RU"/>
        </w:rPr>
        <w:t>__________</w:t>
      </w:r>
      <w:r w:rsidRPr="00114305">
        <w:rPr>
          <w:rFonts w:ascii="Open Sans" w:hAnsi="Open Sans" w:cs="Open Sans"/>
          <w:color w:val="auto"/>
          <w:lang/>
        </w:rPr>
        <w:t>__________________________________________</w:t>
      </w:r>
    </w:p>
    <w:p w:rsidR="007E6B3C" w:rsidRPr="00114305" w:rsidRDefault="007E6B3C" w:rsidP="00D42149">
      <w:pPr>
        <w:rPr>
          <w:rFonts w:ascii="Open Sans" w:hAnsi="Open Sans" w:cs="Open Sans"/>
          <w:color w:val="auto"/>
          <w:lang/>
        </w:rPr>
      </w:pPr>
    </w:p>
    <w:p w:rsidR="007E6B3C" w:rsidRPr="00114305" w:rsidRDefault="007E6B3C" w:rsidP="00AB23FB">
      <w:pPr>
        <w:jc w:val="both"/>
        <w:rPr>
          <w:rFonts w:ascii="Open Sans" w:hAnsi="Open Sans" w:cs="Open Sans"/>
          <w:color w:val="auto"/>
          <w:lang/>
        </w:rPr>
      </w:pPr>
      <w:r w:rsidRPr="00114305">
        <w:rPr>
          <w:rFonts w:ascii="Open Sans" w:hAnsi="Open Sans" w:cs="Open Sans"/>
          <w:b/>
          <w:bCs/>
          <w:color w:val="auto"/>
          <w:lang/>
        </w:rPr>
        <w:t>Напомена:</w:t>
      </w:r>
      <w:r>
        <w:rPr>
          <w:rFonts w:ascii="Open Sans" w:hAnsi="Open Sans" w:cs="Open Sans"/>
          <w:b/>
          <w:bCs/>
          <w:color w:val="auto"/>
          <w:lang/>
        </w:rPr>
        <w:t xml:space="preserve"> </w:t>
      </w:r>
      <w:r w:rsidRPr="00114305">
        <w:rPr>
          <w:rFonts w:ascii="Open Sans" w:hAnsi="Open Sans" w:cs="Open Sans"/>
          <w:color w:val="auto"/>
          <w:lang/>
        </w:rPr>
        <w:t xml:space="preserve">Кандидат је дужан да писарници Факултета, уз захтев за продужење радног односа, достави попуњен, одштампан и потписан Образац о испуњавању услова </w:t>
      </w:r>
      <w:r w:rsidRPr="001B5041">
        <w:rPr>
          <w:rFonts w:ascii="Open Sans" w:hAnsi="Open Sans" w:cs="Open Sans"/>
          <w:color w:val="auto"/>
          <w:lang w:val="ru-RU"/>
        </w:rPr>
        <w:t>за</w:t>
      </w:r>
      <w:r>
        <w:rPr>
          <w:rFonts w:ascii="Open Sans" w:hAnsi="Open Sans" w:cs="Open Sans"/>
          <w:color w:val="auto"/>
          <w:lang/>
        </w:rPr>
        <w:t xml:space="preserve"> </w:t>
      </w:r>
      <w:r w:rsidRPr="00114305">
        <w:rPr>
          <w:rFonts w:ascii="Open Sans" w:hAnsi="Open Sans" w:cs="Open Sans"/>
          <w:color w:val="auto"/>
          <w:lang/>
        </w:rPr>
        <w:t>продужење радног односа наставнику који је испунио услове за пензију</w:t>
      </w:r>
      <w:r>
        <w:rPr>
          <w:rFonts w:ascii="Open Sans" w:hAnsi="Open Sans" w:cs="Open Sans"/>
          <w:color w:val="auto"/>
          <w:lang/>
        </w:rPr>
        <w:t>, електронску верзију обрасца у MS Office формату, документацију и списак предате документације</w:t>
      </w:r>
      <w:r w:rsidRPr="00114305">
        <w:rPr>
          <w:rFonts w:ascii="Open Sans" w:hAnsi="Open Sans" w:cs="Open Sans"/>
          <w:color w:val="auto"/>
          <w:lang/>
        </w:rPr>
        <w:t>.</w:t>
      </w:r>
      <w:r>
        <w:rPr>
          <w:rFonts w:ascii="Open Sans" w:hAnsi="Open Sans" w:cs="Open Sans"/>
          <w:color w:val="auto"/>
          <w:lang/>
        </w:rPr>
        <w:t xml:space="preserve"> </w:t>
      </w:r>
    </w:p>
    <w:p w:rsidR="007E6B3C" w:rsidRPr="001B5041" w:rsidRDefault="007E6B3C" w:rsidP="00E40C3D">
      <w:pPr>
        <w:rPr>
          <w:rFonts w:ascii="Open Sans" w:hAnsi="Open Sans" w:cs="Open Sans"/>
          <w:color w:val="auto"/>
          <w:lang w:val="ru-RU"/>
        </w:rPr>
      </w:pPr>
    </w:p>
    <w:sectPr w:rsidR="007E6B3C" w:rsidRPr="001B5041" w:rsidSect="00E40C3D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060DB"/>
    <w:multiLevelType w:val="hybridMultilevel"/>
    <w:tmpl w:val="FC920ED8"/>
    <w:lvl w:ilvl="0" w:tplc="CFA4855E">
      <w:numFmt w:val="bullet"/>
      <w:lvlText w:val="-"/>
      <w:lvlJc w:val="left"/>
      <w:pPr>
        <w:ind w:left="360" w:hanging="360"/>
      </w:pPr>
      <w:rPr>
        <w:rFonts w:ascii="Verdana" w:eastAsia="Times New Roman" w:hAnsi="Verdana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20DF3C86"/>
    <w:multiLevelType w:val="hybridMultilevel"/>
    <w:tmpl w:val="1FE63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7F0C34"/>
    <w:multiLevelType w:val="hybridMultilevel"/>
    <w:tmpl w:val="92DEDA4E"/>
    <w:lvl w:ilvl="0" w:tplc="CFA4855E">
      <w:numFmt w:val="bullet"/>
      <w:lvlText w:val="-"/>
      <w:lvlJc w:val="left"/>
      <w:pPr>
        <w:ind w:left="360" w:hanging="360"/>
      </w:pPr>
      <w:rPr>
        <w:rFonts w:ascii="Verdana" w:eastAsia="Times New Roman" w:hAnsi="Verdana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5C2D63DB"/>
    <w:multiLevelType w:val="hybridMultilevel"/>
    <w:tmpl w:val="413E334A"/>
    <w:lvl w:ilvl="0" w:tplc="CFA4855E">
      <w:numFmt w:val="bullet"/>
      <w:lvlText w:val="-"/>
      <w:lvlJc w:val="left"/>
      <w:pPr>
        <w:ind w:left="360" w:hanging="360"/>
      </w:pPr>
      <w:rPr>
        <w:rFonts w:ascii="Verdana" w:eastAsia="Times New Roman" w:hAnsi="Verdana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3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0C3D"/>
    <w:rsid w:val="00010107"/>
    <w:rsid w:val="000171DE"/>
    <w:rsid w:val="000229EA"/>
    <w:rsid w:val="00024960"/>
    <w:rsid w:val="000D73B4"/>
    <w:rsid w:val="00114305"/>
    <w:rsid w:val="00141855"/>
    <w:rsid w:val="00170F95"/>
    <w:rsid w:val="001838D0"/>
    <w:rsid w:val="001B5041"/>
    <w:rsid w:val="00204FA6"/>
    <w:rsid w:val="0021236A"/>
    <w:rsid w:val="00224F53"/>
    <w:rsid w:val="00265AC0"/>
    <w:rsid w:val="00265ECF"/>
    <w:rsid w:val="00315C59"/>
    <w:rsid w:val="0033055C"/>
    <w:rsid w:val="003730E5"/>
    <w:rsid w:val="00396093"/>
    <w:rsid w:val="003F468D"/>
    <w:rsid w:val="004734A2"/>
    <w:rsid w:val="004C1029"/>
    <w:rsid w:val="004C6135"/>
    <w:rsid w:val="004F2A4C"/>
    <w:rsid w:val="004F7172"/>
    <w:rsid w:val="005F7EDA"/>
    <w:rsid w:val="00610427"/>
    <w:rsid w:val="00630963"/>
    <w:rsid w:val="00634760"/>
    <w:rsid w:val="0067080F"/>
    <w:rsid w:val="006B7FD9"/>
    <w:rsid w:val="006C135B"/>
    <w:rsid w:val="006E2E4B"/>
    <w:rsid w:val="0076114A"/>
    <w:rsid w:val="007754E2"/>
    <w:rsid w:val="00782443"/>
    <w:rsid w:val="007873EC"/>
    <w:rsid w:val="007D2E96"/>
    <w:rsid w:val="007E6B3C"/>
    <w:rsid w:val="00854C3A"/>
    <w:rsid w:val="00874324"/>
    <w:rsid w:val="00884B1D"/>
    <w:rsid w:val="008858D5"/>
    <w:rsid w:val="008C2A94"/>
    <w:rsid w:val="008E5019"/>
    <w:rsid w:val="008F557C"/>
    <w:rsid w:val="00903D11"/>
    <w:rsid w:val="00961589"/>
    <w:rsid w:val="009805C3"/>
    <w:rsid w:val="009B27E0"/>
    <w:rsid w:val="00A40B0F"/>
    <w:rsid w:val="00A444CA"/>
    <w:rsid w:val="00A54EA6"/>
    <w:rsid w:val="00A92AE9"/>
    <w:rsid w:val="00AB23FB"/>
    <w:rsid w:val="00AC5EE1"/>
    <w:rsid w:val="00AD0C19"/>
    <w:rsid w:val="00B21687"/>
    <w:rsid w:val="00BB3C75"/>
    <w:rsid w:val="00C06EE8"/>
    <w:rsid w:val="00C826C3"/>
    <w:rsid w:val="00C83588"/>
    <w:rsid w:val="00C93291"/>
    <w:rsid w:val="00C95BC6"/>
    <w:rsid w:val="00CA2AD8"/>
    <w:rsid w:val="00CA51B8"/>
    <w:rsid w:val="00CB0654"/>
    <w:rsid w:val="00CF5B50"/>
    <w:rsid w:val="00D14E48"/>
    <w:rsid w:val="00D42149"/>
    <w:rsid w:val="00D901C2"/>
    <w:rsid w:val="00DA54DB"/>
    <w:rsid w:val="00E40C3D"/>
    <w:rsid w:val="00E41D71"/>
    <w:rsid w:val="00E5243C"/>
    <w:rsid w:val="00E62ECE"/>
    <w:rsid w:val="00E9270B"/>
    <w:rsid w:val="00EB713D"/>
    <w:rsid w:val="00EC5227"/>
    <w:rsid w:val="00EF3B42"/>
    <w:rsid w:val="00F04A57"/>
    <w:rsid w:val="00F650BC"/>
    <w:rsid w:val="00F81B5A"/>
    <w:rsid w:val="00FB72E7"/>
    <w:rsid w:val="00FC68D6"/>
    <w:rsid w:val="00FE7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55C"/>
    <w:rPr>
      <w:rFonts w:ascii="Verdana" w:hAnsi="Verdana" w:cs="Verdana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E40C3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224F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4F5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66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604</Words>
  <Characters>3449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mif</dc:creator>
  <cp:keywords/>
  <dc:description/>
  <cp:lastModifiedBy>Rodoljub Avramovic</cp:lastModifiedBy>
  <cp:revision>6</cp:revision>
  <dcterms:created xsi:type="dcterms:W3CDTF">2019-04-04T18:34:00Z</dcterms:created>
  <dcterms:modified xsi:type="dcterms:W3CDTF">2019-04-19T12:50:00Z</dcterms:modified>
</cp:coreProperties>
</file>